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X="-385" w:tblpY="480"/>
        <w:tblW w:w="9747" w:type="dxa"/>
        <w:tblLook w:val="01E0" w:firstRow="1" w:lastRow="1" w:firstColumn="1" w:lastColumn="1" w:noHBand="0" w:noVBand="0"/>
      </w:tblPr>
      <w:tblGrid>
        <w:gridCol w:w="3085"/>
        <w:gridCol w:w="6662"/>
      </w:tblGrid>
      <w:tr w:rsidR="009149F8" w:rsidRPr="006411B6" w14:paraId="1F3B5F65" w14:textId="77777777" w:rsidTr="00C313E8">
        <w:tc>
          <w:tcPr>
            <w:tcW w:w="9747" w:type="dxa"/>
            <w:gridSpan w:val="2"/>
            <w:shd w:val="clear" w:color="auto" w:fill="auto"/>
          </w:tcPr>
          <w:p w14:paraId="4A85AF96" w14:textId="0EB0C754" w:rsidR="009149F8" w:rsidRDefault="00FC17FC" w:rsidP="00C313E8">
            <w:pPr>
              <w:rPr>
                <w:spacing w:val="0"/>
                <w:sz w:val="28"/>
                <w:szCs w:val="28"/>
              </w:rPr>
            </w:pPr>
            <w:r>
              <w:rPr>
                <w:spacing w:val="0"/>
                <w:sz w:val="28"/>
                <w:szCs w:val="28"/>
              </w:rPr>
              <w:t>SAW Alterssiedlung «</w:t>
            </w:r>
            <w:proofErr w:type="spellStart"/>
            <w:r>
              <w:rPr>
                <w:spacing w:val="0"/>
                <w:sz w:val="28"/>
                <w:szCs w:val="28"/>
              </w:rPr>
              <w:t>Espenhof</w:t>
            </w:r>
            <w:proofErr w:type="spellEnd"/>
            <w:r>
              <w:rPr>
                <w:spacing w:val="0"/>
                <w:sz w:val="28"/>
                <w:szCs w:val="28"/>
              </w:rPr>
              <w:t xml:space="preserve"> Nord»</w:t>
            </w:r>
          </w:p>
          <w:p w14:paraId="3A245771" w14:textId="57D2C4B3" w:rsidR="005157DC" w:rsidRPr="005157DC" w:rsidRDefault="005157DC" w:rsidP="00C313E8">
            <w:pPr>
              <w:rPr>
                <w:spacing w:val="0"/>
                <w:sz w:val="28"/>
                <w:szCs w:val="28"/>
              </w:rPr>
            </w:pPr>
            <w:r>
              <w:rPr>
                <w:spacing w:val="0"/>
                <w:sz w:val="28"/>
                <w:szCs w:val="28"/>
              </w:rPr>
              <w:t xml:space="preserve">Programm </w:t>
            </w:r>
            <w:proofErr w:type="spellStart"/>
            <w:r>
              <w:rPr>
                <w:spacing w:val="0"/>
                <w:sz w:val="28"/>
                <w:szCs w:val="28"/>
              </w:rPr>
              <w:t>Planersubmission</w:t>
            </w:r>
            <w:proofErr w:type="spellEnd"/>
            <w:r>
              <w:rPr>
                <w:spacing w:val="0"/>
                <w:sz w:val="28"/>
                <w:szCs w:val="28"/>
              </w:rPr>
              <w:t xml:space="preserve"> - </w:t>
            </w:r>
            <w:r w:rsidR="00544AA3">
              <w:rPr>
                <w:spacing w:val="0"/>
                <w:sz w:val="28"/>
                <w:szCs w:val="28"/>
              </w:rPr>
              <w:t xml:space="preserve">Leistungen Fachingenieur </w:t>
            </w:r>
            <w:r w:rsidR="003D5A01">
              <w:rPr>
                <w:spacing w:val="0"/>
                <w:sz w:val="28"/>
                <w:szCs w:val="28"/>
              </w:rPr>
              <w:t>Elektro</w:t>
            </w:r>
          </w:p>
        </w:tc>
      </w:tr>
      <w:tr w:rsidR="009149F8" w:rsidRPr="006411B6" w14:paraId="3313AAD7" w14:textId="77777777" w:rsidTr="004C739A">
        <w:trPr>
          <w:trHeight w:hRule="exact" w:val="170"/>
        </w:trPr>
        <w:tc>
          <w:tcPr>
            <w:tcW w:w="9747" w:type="dxa"/>
            <w:gridSpan w:val="2"/>
            <w:shd w:val="clear" w:color="auto" w:fill="auto"/>
          </w:tcPr>
          <w:p w14:paraId="09739B26" w14:textId="77777777" w:rsidR="009149F8" w:rsidRPr="009149F8" w:rsidRDefault="009149F8" w:rsidP="00C313E8">
            <w:pPr>
              <w:rPr>
                <w:spacing w:val="0"/>
                <w:sz w:val="16"/>
                <w:szCs w:val="16"/>
              </w:rPr>
            </w:pPr>
          </w:p>
        </w:tc>
      </w:tr>
      <w:tr w:rsidR="009149F8" w:rsidRPr="006411B6" w14:paraId="6B733856" w14:textId="77777777" w:rsidTr="00C313E8">
        <w:tc>
          <w:tcPr>
            <w:tcW w:w="3085" w:type="dxa"/>
            <w:shd w:val="clear" w:color="auto" w:fill="auto"/>
          </w:tcPr>
          <w:p w14:paraId="5C8A75C4" w14:textId="15C5E669" w:rsidR="009149F8" w:rsidRPr="00625CED" w:rsidRDefault="009149F8" w:rsidP="00C313E8">
            <w:pPr>
              <w:rPr>
                <w:spacing w:val="0"/>
                <w:szCs w:val="22"/>
              </w:rPr>
            </w:pPr>
            <w:r w:rsidRPr="00625CED">
              <w:rPr>
                <w:spacing w:val="0"/>
                <w:szCs w:val="22"/>
              </w:rPr>
              <w:t>Auftraggeber:</w:t>
            </w:r>
          </w:p>
        </w:tc>
        <w:tc>
          <w:tcPr>
            <w:tcW w:w="6662" w:type="dxa"/>
            <w:shd w:val="clear" w:color="auto" w:fill="auto"/>
          </w:tcPr>
          <w:p w14:paraId="3CE3EABA" w14:textId="77777777" w:rsidR="00FC17FC" w:rsidRDefault="00FC17FC" w:rsidP="00C313E8">
            <w:pPr>
              <w:rPr>
                <w:spacing w:val="0"/>
                <w:szCs w:val="22"/>
              </w:rPr>
            </w:pPr>
            <w:r>
              <w:rPr>
                <w:spacing w:val="0"/>
                <w:szCs w:val="22"/>
              </w:rPr>
              <w:t xml:space="preserve">Stiftung Alterswohnungen der Stadt Zürich, Feldstrasse 110, Postfach, </w:t>
            </w:r>
          </w:p>
          <w:p w14:paraId="46D4C415" w14:textId="4CD25A6D" w:rsidR="009149F8" w:rsidRPr="00625CED" w:rsidRDefault="00FC17FC" w:rsidP="00C313E8">
            <w:pPr>
              <w:rPr>
                <w:spacing w:val="0"/>
                <w:szCs w:val="22"/>
              </w:rPr>
            </w:pPr>
            <w:r>
              <w:rPr>
                <w:spacing w:val="0"/>
                <w:szCs w:val="22"/>
              </w:rPr>
              <w:t>8036 Zürich</w:t>
            </w:r>
          </w:p>
        </w:tc>
      </w:tr>
      <w:tr w:rsidR="00012083" w:rsidRPr="006411B6" w14:paraId="176982E4" w14:textId="77777777" w:rsidTr="00C313E8">
        <w:trPr>
          <w:trHeight w:hRule="exact" w:val="113"/>
        </w:trPr>
        <w:tc>
          <w:tcPr>
            <w:tcW w:w="3085" w:type="dxa"/>
            <w:shd w:val="clear" w:color="auto" w:fill="auto"/>
          </w:tcPr>
          <w:p w14:paraId="43C77B42" w14:textId="0D3A583F" w:rsidR="00012083" w:rsidRPr="009149F8" w:rsidRDefault="00012083" w:rsidP="00C313E8">
            <w:pPr>
              <w:rPr>
                <w:spacing w:val="0"/>
                <w:sz w:val="12"/>
                <w:szCs w:val="12"/>
              </w:rPr>
            </w:pPr>
          </w:p>
        </w:tc>
        <w:tc>
          <w:tcPr>
            <w:tcW w:w="6662" w:type="dxa"/>
            <w:shd w:val="clear" w:color="auto" w:fill="auto"/>
          </w:tcPr>
          <w:p w14:paraId="56D07D73" w14:textId="169181BB" w:rsidR="00012083" w:rsidRPr="009149F8" w:rsidRDefault="00012083" w:rsidP="00C313E8">
            <w:pPr>
              <w:rPr>
                <w:spacing w:val="0"/>
                <w:sz w:val="12"/>
                <w:szCs w:val="12"/>
              </w:rPr>
            </w:pPr>
          </w:p>
        </w:tc>
      </w:tr>
      <w:tr w:rsidR="00012083" w:rsidRPr="006411B6" w14:paraId="3660003F" w14:textId="77777777" w:rsidTr="00C313E8">
        <w:tc>
          <w:tcPr>
            <w:tcW w:w="3085" w:type="dxa"/>
            <w:shd w:val="clear" w:color="auto" w:fill="auto"/>
          </w:tcPr>
          <w:p w14:paraId="45CF1DB3" w14:textId="77777777" w:rsidR="00012083" w:rsidRPr="00625CED" w:rsidRDefault="00012083" w:rsidP="00C313E8">
            <w:pPr>
              <w:rPr>
                <w:spacing w:val="0"/>
                <w:szCs w:val="22"/>
              </w:rPr>
            </w:pPr>
            <w:r w:rsidRPr="00625CED">
              <w:rPr>
                <w:spacing w:val="0"/>
                <w:szCs w:val="22"/>
              </w:rPr>
              <w:t>Bauobjekt:</w:t>
            </w:r>
          </w:p>
        </w:tc>
        <w:tc>
          <w:tcPr>
            <w:tcW w:w="6662" w:type="dxa"/>
            <w:shd w:val="clear" w:color="auto" w:fill="auto"/>
          </w:tcPr>
          <w:p w14:paraId="35B330B3" w14:textId="6FE55131" w:rsidR="00012083" w:rsidRPr="00625CED" w:rsidRDefault="00FC17FC" w:rsidP="00C313E8">
            <w:pPr>
              <w:rPr>
                <w:spacing w:val="0"/>
                <w:szCs w:val="22"/>
              </w:rPr>
            </w:pPr>
            <w:r>
              <w:rPr>
                <w:spacing w:val="0"/>
                <w:szCs w:val="22"/>
              </w:rPr>
              <w:t>Ersatzneubau Alterssiedlung «</w:t>
            </w:r>
            <w:proofErr w:type="spellStart"/>
            <w:r>
              <w:rPr>
                <w:spacing w:val="0"/>
                <w:szCs w:val="22"/>
              </w:rPr>
              <w:t>Espenhof</w:t>
            </w:r>
            <w:proofErr w:type="spellEnd"/>
            <w:r>
              <w:rPr>
                <w:spacing w:val="0"/>
                <w:szCs w:val="22"/>
              </w:rPr>
              <w:t xml:space="preserve"> Nord»</w:t>
            </w:r>
            <w:r w:rsidR="00012083" w:rsidRPr="00625CED">
              <w:rPr>
                <w:spacing w:val="0"/>
                <w:szCs w:val="22"/>
              </w:rPr>
              <w:t xml:space="preserve"> </w:t>
            </w:r>
          </w:p>
        </w:tc>
      </w:tr>
      <w:tr w:rsidR="007925A0" w:rsidRPr="006411B6" w14:paraId="295D6802" w14:textId="77777777" w:rsidTr="00C313E8">
        <w:trPr>
          <w:trHeight w:hRule="exact" w:val="113"/>
        </w:trPr>
        <w:tc>
          <w:tcPr>
            <w:tcW w:w="3085" w:type="dxa"/>
            <w:shd w:val="clear" w:color="auto" w:fill="auto"/>
          </w:tcPr>
          <w:p w14:paraId="468B6134" w14:textId="77777777" w:rsidR="007925A0" w:rsidRPr="009149F8" w:rsidRDefault="007925A0" w:rsidP="00C313E8">
            <w:pPr>
              <w:rPr>
                <w:spacing w:val="0"/>
                <w:sz w:val="12"/>
                <w:szCs w:val="12"/>
              </w:rPr>
            </w:pPr>
          </w:p>
        </w:tc>
        <w:tc>
          <w:tcPr>
            <w:tcW w:w="6662" w:type="dxa"/>
            <w:shd w:val="clear" w:color="auto" w:fill="auto"/>
          </w:tcPr>
          <w:p w14:paraId="6C1CD67D" w14:textId="77777777" w:rsidR="007925A0" w:rsidRPr="009149F8" w:rsidRDefault="007925A0" w:rsidP="00C313E8">
            <w:pPr>
              <w:rPr>
                <w:spacing w:val="0"/>
                <w:sz w:val="12"/>
                <w:szCs w:val="12"/>
              </w:rPr>
            </w:pPr>
          </w:p>
        </w:tc>
      </w:tr>
      <w:tr w:rsidR="007925A0" w:rsidRPr="006411B6" w14:paraId="3A98401F" w14:textId="77777777" w:rsidTr="00C313E8">
        <w:tc>
          <w:tcPr>
            <w:tcW w:w="3085" w:type="dxa"/>
            <w:shd w:val="clear" w:color="auto" w:fill="auto"/>
          </w:tcPr>
          <w:p w14:paraId="3D5CA42B" w14:textId="7DE0B4AF" w:rsidR="007925A0" w:rsidRPr="00625CED" w:rsidRDefault="007925A0" w:rsidP="00C313E8">
            <w:pPr>
              <w:rPr>
                <w:spacing w:val="0"/>
                <w:szCs w:val="22"/>
              </w:rPr>
            </w:pPr>
            <w:r w:rsidRPr="00625CED">
              <w:rPr>
                <w:spacing w:val="0"/>
                <w:szCs w:val="22"/>
              </w:rPr>
              <w:t>Architekten</w:t>
            </w:r>
          </w:p>
        </w:tc>
        <w:tc>
          <w:tcPr>
            <w:tcW w:w="6662" w:type="dxa"/>
            <w:shd w:val="clear" w:color="auto" w:fill="auto"/>
          </w:tcPr>
          <w:p w14:paraId="44E953AF" w14:textId="1371ACA5" w:rsidR="007925A0" w:rsidRPr="00625CED" w:rsidRDefault="00FC17FC" w:rsidP="00C313E8">
            <w:pPr>
              <w:rPr>
                <w:spacing w:val="0"/>
                <w:szCs w:val="22"/>
              </w:rPr>
            </w:pPr>
            <w:r>
              <w:rPr>
                <w:spacing w:val="0"/>
                <w:szCs w:val="22"/>
              </w:rPr>
              <w:t xml:space="preserve">ARGE </w:t>
            </w:r>
            <w:proofErr w:type="spellStart"/>
            <w:r>
              <w:rPr>
                <w:spacing w:val="0"/>
                <w:szCs w:val="22"/>
              </w:rPr>
              <w:t>Bollhalder</w:t>
            </w:r>
            <w:proofErr w:type="spellEnd"/>
            <w:r>
              <w:rPr>
                <w:spacing w:val="0"/>
                <w:szCs w:val="22"/>
              </w:rPr>
              <w:t xml:space="preserve"> Eberle Architektur und Theres </w:t>
            </w:r>
            <w:proofErr w:type="spellStart"/>
            <w:r>
              <w:rPr>
                <w:spacing w:val="0"/>
                <w:szCs w:val="22"/>
              </w:rPr>
              <w:t>Hollenstein</w:t>
            </w:r>
            <w:proofErr w:type="spellEnd"/>
            <w:r>
              <w:rPr>
                <w:spacing w:val="0"/>
                <w:szCs w:val="22"/>
              </w:rPr>
              <w:t xml:space="preserve"> Architektur</w:t>
            </w:r>
          </w:p>
          <w:p w14:paraId="2612CEE7" w14:textId="47EB3960" w:rsidR="009149F8" w:rsidRPr="00625CED" w:rsidRDefault="00FC17FC" w:rsidP="00C313E8">
            <w:pPr>
              <w:rPr>
                <w:spacing w:val="0"/>
                <w:szCs w:val="22"/>
              </w:rPr>
            </w:pPr>
            <w:proofErr w:type="spellStart"/>
            <w:r>
              <w:rPr>
                <w:spacing w:val="0"/>
                <w:szCs w:val="22"/>
              </w:rPr>
              <w:t>Sihlfeldstrasse</w:t>
            </w:r>
            <w:proofErr w:type="spellEnd"/>
            <w:r>
              <w:rPr>
                <w:spacing w:val="0"/>
                <w:szCs w:val="22"/>
              </w:rPr>
              <w:t xml:space="preserve"> 10</w:t>
            </w:r>
            <w:r w:rsidR="007925A0" w:rsidRPr="00625CED">
              <w:rPr>
                <w:spacing w:val="0"/>
                <w:szCs w:val="22"/>
              </w:rPr>
              <w:t>, 800</w:t>
            </w:r>
            <w:r>
              <w:rPr>
                <w:spacing w:val="0"/>
                <w:szCs w:val="22"/>
              </w:rPr>
              <w:t>3</w:t>
            </w:r>
            <w:r w:rsidR="007925A0" w:rsidRPr="00625CED">
              <w:rPr>
                <w:spacing w:val="0"/>
                <w:szCs w:val="22"/>
              </w:rPr>
              <w:t xml:space="preserve"> Zürich</w:t>
            </w:r>
          </w:p>
        </w:tc>
      </w:tr>
      <w:tr w:rsidR="00012083" w:rsidRPr="006411B6" w14:paraId="43B58E7B" w14:textId="77777777" w:rsidTr="00C313E8">
        <w:trPr>
          <w:trHeight w:hRule="exact" w:val="113"/>
        </w:trPr>
        <w:tc>
          <w:tcPr>
            <w:tcW w:w="3085" w:type="dxa"/>
            <w:shd w:val="clear" w:color="auto" w:fill="auto"/>
          </w:tcPr>
          <w:p w14:paraId="1BF633BA" w14:textId="26236839" w:rsidR="00012083" w:rsidRPr="00625CED" w:rsidRDefault="00012083" w:rsidP="00C313E8">
            <w:pPr>
              <w:rPr>
                <w:spacing w:val="0"/>
                <w:sz w:val="14"/>
                <w:szCs w:val="14"/>
              </w:rPr>
            </w:pPr>
          </w:p>
        </w:tc>
        <w:tc>
          <w:tcPr>
            <w:tcW w:w="6662" w:type="dxa"/>
            <w:shd w:val="clear" w:color="auto" w:fill="auto"/>
          </w:tcPr>
          <w:p w14:paraId="4F2B1AF2" w14:textId="77777777" w:rsidR="00012083" w:rsidRPr="00625CED" w:rsidRDefault="00012083" w:rsidP="00C313E8">
            <w:pPr>
              <w:rPr>
                <w:spacing w:val="0"/>
                <w:sz w:val="14"/>
                <w:szCs w:val="14"/>
              </w:rPr>
            </w:pPr>
          </w:p>
        </w:tc>
      </w:tr>
      <w:tr w:rsidR="00012083" w:rsidRPr="006411B6" w14:paraId="51097EEC" w14:textId="77777777" w:rsidTr="00C313E8">
        <w:tc>
          <w:tcPr>
            <w:tcW w:w="3085" w:type="dxa"/>
            <w:shd w:val="clear" w:color="auto" w:fill="auto"/>
          </w:tcPr>
          <w:p w14:paraId="2727D2FC" w14:textId="3E686F50" w:rsidR="00012083" w:rsidRPr="00625CED" w:rsidRDefault="00012083" w:rsidP="00C313E8">
            <w:pPr>
              <w:rPr>
                <w:spacing w:val="0"/>
                <w:szCs w:val="22"/>
              </w:rPr>
            </w:pPr>
            <w:r w:rsidRPr="00625CED">
              <w:rPr>
                <w:spacing w:val="0"/>
                <w:szCs w:val="22"/>
              </w:rPr>
              <w:t>Ausschreibende Stelle:</w:t>
            </w:r>
          </w:p>
        </w:tc>
        <w:tc>
          <w:tcPr>
            <w:tcW w:w="6662" w:type="dxa"/>
            <w:shd w:val="clear" w:color="auto" w:fill="auto"/>
          </w:tcPr>
          <w:p w14:paraId="3DD5E045" w14:textId="0CB267E1" w:rsidR="00012083" w:rsidRPr="00625CED" w:rsidRDefault="00012083" w:rsidP="00C313E8">
            <w:pPr>
              <w:rPr>
                <w:spacing w:val="0"/>
                <w:szCs w:val="22"/>
              </w:rPr>
            </w:pPr>
            <w:r w:rsidRPr="00625CED">
              <w:rPr>
                <w:spacing w:val="0"/>
                <w:szCs w:val="22"/>
              </w:rPr>
              <w:t>Planzeit GmbH, Rosengartenstrasse 1, 8037 Zürich</w:t>
            </w:r>
          </w:p>
        </w:tc>
      </w:tr>
      <w:tr w:rsidR="00012083" w:rsidRPr="006411B6" w14:paraId="1C3F1F8B" w14:textId="77777777" w:rsidTr="00C313E8">
        <w:tc>
          <w:tcPr>
            <w:tcW w:w="3085" w:type="dxa"/>
            <w:shd w:val="clear" w:color="auto" w:fill="auto"/>
          </w:tcPr>
          <w:p w14:paraId="745704FD" w14:textId="77777777" w:rsidR="00012083" w:rsidRPr="00625CED" w:rsidRDefault="00012083" w:rsidP="00C313E8">
            <w:pPr>
              <w:rPr>
                <w:spacing w:val="0"/>
                <w:szCs w:val="22"/>
              </w:rPr>
            </w:pPr>
          </w:p>
        </w:tc>
        <w:tc>
          <w:tcPr>
            <w:tcW w:w="6662" w:type="dxa"/>
            <w:shd w:val="clear" w:color="auto" w:fill="auto"/>
          </w:tcPr>
          <w:p w14:paraId="49675545" w14:textId="3CCACED5" w:rsidR="00012083" w:rsidRPr="00625CED" w:rsidRDefault="00012083" w:rsidP="00C313E8">
            <w:pPr>
              <w:tabs>
                <w:tab w:val="left" w:pos="3719"/>
              </w:tabs>
              <w:rPr>
                <w:spacing w:val="0"/>
                <w:szCs w:val="22"/>
              </w:rPr>
            </w:pPr>
            <w:r w:rsidRPr="00625CED">
              <w:rPr>
                <w:spacing w:val="0"/>
                <w:szCs w:val="22"/>
              </w:rPr>
              <w:t xml:space="preserve">Projektleitung: </w:t>
            </w:r>
            <w:r w:rsidR="00FC17FC">
              <w:rPr>
                <w:spacing w:val="0"/>
                <w:szCs w:val="22"/>
              </w:rPr>
              <w:t>Elisa Schwartz</w:t>
            </w:r>
            <w:r w:rsidRPr="00625CED">
              <w:rPr>
                <w:spacing w:val="0"/>
                <w:szCs w:val="22"/>
              </w:rPr>
              <w:t>, Tel 0041 44 201 37 7</w:t>
            </w:r>
            <w:r w:rsidR="00FC17FC">
              <w:rPr>
                <w:spacing w:val="0"/>
                <w:szCs w:val="22"/>
              </w:rPr>
              <w:t>4</w:t>
            </w:r>
          </w:p>
        </w:tc>
      </w:tr>
      <w:tr w:rsidR="00012083" w:rsidRPr="006411B6" w14:paraId="23DEDA09" w14:textId="77777777" w:rsidTr="00C313E8">
        <w:trPr>
          <w:trHeight w:hRule="exact" w:val="113"/>
        </w:trPr>
        <w:tc>
          <w:tcPr>
            <w:tcW w:w="3085" w:type="dxa"/>
            <w:shd w:val="clear" w:color="auto" w:fill="auto"/>
          </w:tcPr>
          <w:p w14:paraId="3CA9EB6B" w14:textId="77777777" w:rsidR="00012083" w:rsidRPr="007925A0" w:rsidRDefault="00012083" w:rsidP="00C313E8">
            <w:pPr>
              <w:rPr>
                <w:spacing w:val="0"/>
                <w:sz w:val="18"/>
                <w:szCs w:val="18"/>
              </w:rPr>
            </w:pPr>
          </w:p>
        </w:tc>
        <w:tc>
          <w:tcPr>
            <w:tcW w:w="6662" w:type="dxa"/>
            <w:shd w:val="clear" w:color="auto" w:fill="auto"/>
          </w:tcPr>
          <w:p w14:paraId="5DB92C21" w14:textId="120B8A5D" w:rsidR="00012083" w:rsidRPr="007925A0" w:rsidRDefault="00012083" w:rsidP="00C313E8">
            <w:pPr>
              <w:tabs>
                <w:tab w:val="left" w:pos="3719"/>
              </w:tabs>
              <w:rPr>
                <w:spacing w:val="0"/>
                <w:sz w:val="18"/>
                <w:szCs w:val="18"/>
              </w:rPr>
            </w:pPr>
          </w:p>
        </w:tc>
      </w:tr>
      <w:tr w:rsidR="00012083" w:rsidRPr="006411B6" w14:paraId="0C84268A" w14:textId="77777777" w:rsidTr="00C313E8">
        <w:tc>
          <w:tcPr>
            <w:tcW w:w="9747" w:type="dxa"/>
            <w:gridSpan w:val="2"/>
            <w:tcBorders>
              <w:top w:val="single" w:sz="4" w:space="0" w:color="auto"/>
              <w:bottom w:val="single" w:sz="4" w:space="0" w:color="auto"/>
            </w:tcBorders>
            <w:shd w:val="clear" w:color="auto" w:fill="CCCCCC"/>
          </w:tcPr>
          <w:p w14:paraId="1AC82D72" w14:textId="292032B5" w:rsidR="00012083" w:rsidRPr="007925A0" w:rsidRDefault="00012083" w:rsidP="00C313E8">
            <w:pPr>
              <w:tabs>
                <w:tab w:val="left" w:pos="3119"/>
              </w:tabs>
              <w:spacing w:before="120" w:after="120"/>
              <w:rPr>
                <w:b/>
                <w:spacing w:val="0"/>
                <w:szCs w:val="24"/>
              </w:rPr>
            </w:pPr>
            <w:r w:rsidRPr="007925A0">
              <w:rPr>
                <w:b/>
                <w:spacing w:val="0"/>
                <w:szCs w:val="24"/>
              </w:rPr>
              <w:t>Auftrag:</w:t>
            </w:r>
            <w:r w:rsidRPr="007925A0">
              <w:rPr>
                <w:b/>
                <w:spacing w:val="0"/>
                <w:szCs w:val="24"/>
              </w:rPr>
              <w:tab/>
            </w:r>
            <w:r w:rsidR="00B12188">
              <w:rPr>
                <w:b/>
                <w:spacing w:val="0"/>
                <w:szCs w:val="24"/>
              </w:rPr>
              <w:t xml:space="preserve"> Fachingenieur </w:t>
            </w:r>
            <w:r w:rsidR="00625CED">
              <w:rPr>
                <w:b/>
                <w:spacing w:val="0"/>
                <w:szCs w:val="24"/>
              </w:rPr>
              <w:t xml:space="preserve">BKP </w:t>
            </w:r>
            <w:r w:rsidR="00F40E64">
              <w:rPr>
                <w:b/>
                <w:spacing w:val="0"/>
                <w:szCs w:val="24"/>
              </w:rPr>
              <w:t>29</w:t>
            </w:r>
            <w:r w:rsidR="003D5A01">
              <w:rPr>
                <w:b/>
                <w:spacing w:val="0"/>
                <w:szCs w:val="24"/>
              </w:rPr>
              <w:t>3 Elektro</w:t>
            </w:r>
          </w:p>
        </w:tc>
      </w:tr>
      <w:tr w:rsidR="00012083" w:rsidRPr="006411B6" w14:paraId="3AA371A0" w14:textId="77777777" w:rsidTr="00C313E8">
        <w:trPr>
          <w:trHeight w:hRule="exact" w:val="113"/>
        </w:trPr>
        <w:tc>
          <w:tcPr>
            <w:tcW w:w="3085" w:type="dxa"/>
            <w:tcBorders>
              <w:top w:val="single" w:sz="4" w:space="0" w:color="auto"/>
            </w:tcBorders>
            <w:shd w:val="clear" w:color="auto" w:fill="auto"/>
          </w:tcPr>
          <w:p w14:paraId="44C7317B" w14:textId="77777777" w:rsidR="00012083" w:rsidRPr="007925A0" w:rsidRDefault="00012083" w:rsidP="00C313E8">
            <w:pPr>
              <w:tabs>
                <w:tab w:val="left" w:pos="2869"/>
              </w:tabs>
              <w:rPr>
                <w:spacing w:val="0"/>
                <w:sz w:val="14"/>
                <w:szCs w:val="14"/>
              </w:rPr>
            </w:pPr>
          </w:p>
        </w:tc>
        <w:tc>
          <w:tcPr>
            <w:tcW w:w="6662" w:type="dxa"/>
            <w:tcBorders>
              <w:top w:val="single" w:sz="4" w:space="0" w:color="auto"/>
            </w:tcBorders>
            <w:shd w:val="clear" w:color="auto" w:fill="auto"/>
          </w:tcPr>
          <w:p w14:paraId="28C2221D" w14:textId="77777777" w:rsidR="00012083" w:rsidRPr="007925A0" w:rsidRDefault="00012083" w:rsidP="00C313E8">
            <w:pPr>
              <w:tabs>
                <w:tab w:val="left" w:pos="3719"/>
              </w:tabs>
              <w:rPr>
                <w:spacing w:val="0"/>
                <w:sz w:val="14"/>
                <w:szCs w:val="14"/>
              </w:rPr>
            </w:pPr>
          </w:p>
        </w:tc>
      </w:tr>
      <w:tr w:rsidR="00012083" w:rsidRPr="006411B6" w14:paraId="724EF948" w14:textId="77777777" w:rsidTr="00C313E8">
        <w:tc>
          <w:tcPr>
            <w:tcW w:w="9747" w:type="dxa"/>
            <w:gridSpan w:val="2"/>
            <w:shd w:val="clear" w:color="auto" w:fill="auto"/>
          </w:tcPr>
          <w:p w14:paraId="2B4ADEB8" w14:textId="3E258509" w:rsidR="00012083" w:rsidRPr="007925A0" w:rsidRDefault="00012083" w:rsidP="00C313E8">
            <w:pPr>
              <w:tabs>
                <w:tab w:val="left" w:pos="3119"/>
              </w:tabs>
              <w:rPr>
                <w:b/>
                <w:spacing w:val="0"/>
                <w:szCs w:val="22"/>
              </w:rPr>
            </w:pPr>
            <w:r w:rsidRPr="007925A0">
              <w:rPr>
                <w:b/>
                <w:spacing w:val="0"/>
                <w:szCs w:val="22"/>
              </w:rPr>
              <w:t>Verfahrensart:</w:t>
            </w:r>
            <w:r w:rsidRPr="007925A0">
              <w:rPr>
                <w:b/>
                <w:spacing w:val="0"/>
                <w:szCs w:val="22"/>
              </w:rPr>
              <w:tab/>
              <w:t>Offenes Verfahren nach GATT/WTO</w:t>
            </w:r>
          </w:p>
        </w:tc>
      </w:tr>
      <w:tr w:rsidR="00012083" w:rsidRPr="006411B6" w14:paraId="1482FC27" w14:textId="77777777" w:rsidTr="00C313E8">
        <w:trPr>
          <w:trHeight w:hRule="exact" w:val="113"/>
        </w:trPr>
        <w:tc>
          <w:tcPr>
            <w:tcW w:w="3085" w:type="dxa"/>
            <w:shd w:val="clear" w:color="auto" w:fill="auto"/>
          </w:tcPr>
          <w:p w14:paraId="5ABE2116" w14:textId="77777777" w:rsidR="00012083" w:rsidRPr="007925A0" w:rsidRDefault="00012083" w:rsidP="00C313E8">
            <w:pPr>
              <w:tabs>
                <w:tab w:val="left" w:pos="2869"/>
              </w:tabs>
              <w:rPr>
                <w:b/>
                <w:spacing w:val="0"/>
                <w:sz w:val="14"/>
                <w:szCs w:val="14"/>
              </w:rPr>
            </w:pPr>
          </w:p>
        </w:tc>
        <w:tc>
          <w:tcPr>
            <w:tcW w:w="6662" w:type="dxa"/>
            <w:shd w:val="clear" w:color="auto" w:fill="auto"/>
          </w:tcPr>
          <w:p w14:paraId="4B08326A" w14:textId="77777777" w:rsidR="00012083" w:rsidRPr="007925A0" w:rsidRDefault="00012083" w:rsidP="00C313E8">
            <w:pPr>
              <w:tabs>
                <w:tab w:val="left" w:pos="3719"/>
              </w:tabs>
              <w:rPr>
                <w:spacing w:val="0"/>
                <w:sz w:val="14"/>
                <w:szCs w:val="14"/>
              </w:rPr>
            </w:pPr>
          </w:p>
        </w:tc>
      </w:tr>
      <w:tr w:rsidR="00012083" w:rsidRPr="006411B6" w14:paraId="1EA56A3A" w14:textId="77777777" w:rsidTr="00C313E8">
        <w:tc>
          <w:tcPr>
            <w:tcW w:w="3085" w:type="dxa"/>
            <w:shd w:val="clear" w:color="auto" w:fill="auto"/>
          </w:tcPr>
          <w:p w14:paraId="0B9698E4" w14:textId="77777777" w:rsidR="00012083" w:rsidRPr="007925A0" w:rsidRDefault="00012083" w:rsidP="00C313E8">
            <w:pPr>
              <w:tabs>
                <w:tab w:val="left" w:pos="2869"/>
              </w:tabs>
              <w:rPr>
                <w:b/>
                <w:spacing w:val="0"/>
                <w:szCs w:val="22"/>
              </w:rPr>
            </w:pPr>
            <w:r w:rsidRPr="007925A0">
              <w:rPr>
                <w:b/>
                <w:spacing w:val="0"/>
                <w:szCs w:val="22"/>
              </w:rPr>
              <w:t>Eingabe des Angebotes:</w:t>
            </w:r>
          </w:p>
        </w:tc>
        <w:tc>
          <w:tcPr>
            <w:tcW w:w="6662" w:type="dxa"/>
            <w:shd w:val="clear" w:color="auto" w:fill="auto"/>
          </w:tcPr>
          <w:p w14:paraId="2B741063" w14:textId="23467D13" w:rsidR="00012083" w:rsidRPr="009149F8" w:rsidRDefault="00FC17FC" w:rsidP="00C313E8">
            <w:pPr>
              <w:tabs>
                <w:tab w:val="left" w:pos="3719"/>
              </w:tabs>
              <w:rPr>
                <w:b/>
                <w:spacing w:val="0"/>
                <w:szCs w:val="22"/>
              </w:rPr>
            </w:pPr>
            <w:r>
              <w:rPr>
                <w:b/>
                <w:spacing w:val="0"/>
                <w:szCs w:val="22"/>
              </w:rPr>
              <w:t>planzeit GmbH, Rosengartenstrasse 1, 8037 Zürich</w:t>
            </w:r>
          </w:p>
        </w:tc>
      </w:tr>
      <w:tr w:rsidR="00012083" w:rsidRPr="006411B6" w14:paraId="0431703B" w14:textId="77777777" w:rsidTr="00C313E8">
        <w:trPr>
          <w:trHeight w:hRule="exact" w:val="113"/>
        </w:trPr>
        <w:tc>
          <w:tcPr>
            <w:tcW w:w="3085" w:type="dxa"/>
            <w:shd w:val="clear" w:color="auto" w:fill="auto"/>
          </w:tcPr>
          <w:p w14:paraId="4AE8F8C1" w14:textId="77777777" w:rsidR="00012083" w:rsidRPr="007925A0" w:rsidRDefault="00012083" w:rsidP="00C313E8">
            <w:pPr>
              <w:tabs>
                <w:tab w:val="left" w:pos="2869"/>
              </w:tabs>
              <w:rPr>
                <w:spacing w:val="0"/>
                <w:sz w:val="14"/>
                <w:szCs w:val="14"/>
              </w:rPr>
            </w:pPr>
          </w:p>
        </w:tc>
        <w:tc>
          <w:tcPr>
            <w:tcW w:w="6662" w:type="dxa"/>
            <w:shd w:val="clear" w:color="auto" w:fill="auto"/>
          </w:tcPr>
          <w:p w14:paraId="669BDB1A" w14:textId="77777777" w:rsidR="00012083" w:rsidRPr="007925A0" w:rsidRDefault="00012083" w:rsidP="00C313E8">
            <w:pPr>
              <w:tabs>
                <w:tab w:val="left" w:pos="3719"/>
              </w:tabs>
              <w:rPr>
                <w:spacing w:val="0"/>
                <w:sz w:val="14"/>
                <w:szCs w:val="14"/>
              </w:rPr>
            </w:pPr>
          </w:p>
        </w:tc>
      </w:tr>
      <w:tr w:rsidR="00012083" w:rsidRPr="00D5365D" w14:paraId="3881B708" w14:textId="77777777" w:rsidTr="00C313E8">
        <w:tc>
          <w:tcPr>
            <w:tcW w:w="3085" w:type="dxa"/>
            <w:shd w:val="clear" w:color="auto" w:fill="auto"/>
          </w:tcPr>
          <w:p w14:paraId="77AB3D9B" w14:textId="77777777" w:rsidR="00012083" w:rsidRPr="007925A0" w:rsidRDefault="00012083" w:rsidP="00C313E8">
            <w:pPr>
              <w:tabs>
                <w:tab w:val="left" w:pos="2869"/>
              </w:tabs>
              <w:rPr>
                <w:b/>
                <w:spacing w:val="0"/>
                <w:szCs w:val="22"/>
              </w:rPr>
            </w:pPr>
            <w:r w:rsidRPr="007925A0">
              <w:rPr>
                <w:b/>
                <w:spacing w:val="0"/>
                <w:szCs w:val="22"/>
              </w:rPr>
              <w:t>Vermerk (Stichwort):</w:t>
            </w:r>
          </w:p>
        </w:tc>
        <w:tc>
          <w:tcPr>
            <w:tcW w:w="6662" w:type="dxa"/>
            <w:shd w:val="clear" w:color="auto" w:fill="auto"/>
          </w:tcPr>
          <w:p w14:paraId="7F6749A8" w14:textId="067B7A8C" w:rsidR="00012083" w:rsidRPr="00FC17FC" w:rsidRDefault="00012083" w:rsidP="00C313E8">
            <w:pPr>
              <w:tabs>
                <w:tab w:val="left" w:pos="3719"/>
              </w:tabs>
              <w:rPr>
                <w:spacing w:val="0"/>
                <w:szCs w:val="22"/>
                <w:lang w:val="en-US"/>
              </w:rPr>
            </w:pPr>
            <w:r w:rsidRPr="00FC17FC">
              <w:rPr>
                <w:spacing w:val="0"/>
                <w:szCs w:val="22"/>
                <w:lang w:val="en-US"/>
              </w:rPr>
              <w:t>„</w:t>
            </w:r>
            <w:r w:rsidR="00FC17FC" w:rsidRPr="00FC17FC">
              <w:rPr>
                <w:b/>
                <w:spacing w:val="0"/>
                <w:szCs w:val="22"/>
                <w:lang w:val="en-US"/>
              </w:rPr>
              <w:t xml:space="preserve">SAW </w:t>
            </w:r>
            <w:proofErr w:type="spellStart"/>
            <w:r w:rsidR="00FC17FC" w:rsidRPr="00FC17FC">
              <w:rPr>
                <w:b/>
                <w:spacing w:val="0"/>
                <w:szCs w:val="22"/>
                <w:lang w:val="en-US"/>
              </w:rPr>
              <w:t>Espenhof</w:t>
            </w:r>
            <w:proofErr w:type="spellEnd"/>
            <w:r w:rsidR="00FC17FC" w:rsidRPr="00FC17FC">
              <w:rPr>
                <w:b/>
                <w:spacing w:val="0"/>
                <w:szCs w:val="22"/>
                <w:lang w:val="en-US"/>
              </w:rPr>
              <w:t xml:space="preserve"> Nord</w:t>
            </w:r>
            <w:r w:rsidR="007C6F6D">
              <w:rPr>
                <w:b/>
                <w:spacing w:val="0"/>
                <w:szCs w:val="22"/>
                <w:lang w:val="en-US"/>
              </w:rPr>
              <w:t xml:space="preserve"> </w:t>
            </w:r>
            <w:proofErr w:type="spellStart"/>
            <w:r w:rsidR="00544AA3" w:rsidRPr="00FC17FC">
              <w:rPr>
                <w:b/>
                <w:spacing w:val="0"/>
                <w:szCs w:val="22"/>
                <w:lang w:val="en-US"/>
              </w:rPr>
              <w:t>Fachingenieur</w:t>
            </w:r>
            <w:proofErr w:type="spellEnd"/>
            <w:r w:rsidR="003D5A01">
              <w:rPr>
                <w:b/>
                <w:spacing w:val="0"/>
                <w:szCs w:val="22"/>
                <w:lang w:val="en-US"/>
              </w:rPr>
              <w:t xml:space="preserve"> </w:t>
            </w:r>
            <w:proofErr w:type="spellStart"/>
            <w:proofErr w:type="gramStart"/>
            <w:r w:rsidR="003D5A01">
              <w:rPr>
                <w:b/>
                <w:spacing w:val="0"/>
                <w:szCs w:val="22"/>
                <w:lang w:val="en-US"/>
              </w:rPr>
              <w:t>Elektro</w:t>
            </w:r>
            <w:proofErr w:type="spellEnd"/>
            <w:r w:rsidRPr="00FC17FC">
              <w:rPr>
                <w:b/>
                <w:spacing w:val="0"/>
                <w:szCs w:val="22"/>
                <w:lang w:val="en-US"/>
              </w:rPr>
              <w:t>“</w:t>
            </w:r>
            <w:proofErr w:type="gramEnd"/>
          </w:p>
        </w:tc>
      </w:tr>
      <w:tr w:rsidR="00012083" w:rsidRPr="00D5365D" w14:paraId="3CC30DA4" w14:textId="77777777" w:rsidTr="00C313E8">
        <w:trPr>
          <w:trHeight w:hRule="exact" w:val="113"/>
        </w:trPr>
        <w:tc>
          <w:tcPr>
            <w:tcW w:w="3085" w:type="dxa"/>
            <w:shd w:val="clear" w:color="auto" w:fill="auto"/>
          </w:tcPr>
          <w:p w14:paraId="63577144" w14:textId="77777777" w:rsidR="00012083" w:rsidRPr="00FC17FC" w:rsidRDefault="00012083" w:rsidP="00C313E8">
            <w:pPr>
              <w:tabs>
                <w:tab w:val="left" w:pos="2869"/>
              </w:tabs>
              <w:rPr>
                <w:spacing w:val="0"/>
                <w:sz w:val="14"/>
                <w:szCs w:val="14"/>
                <w:lang w:val="en-US"/>
              </w:rPr>
            </w:pPr>
          </w:p>
        </w:tc>
        <w:tc>
          <w:tcPr>
            <w:tcW w:w="6662" w:type="dxa"/>
            <w:shd w:val="clear" w:color="auto" w:fill="auto"/>
          </w:tcPr>
          <w:p w14:paraId="2CA122DC" w14:textId="77777777" w:rsidR="00012083" w:rsidRPr="00FC17FC" w:rsidRDefault="00012083" w:rsidP="00C313E8">
            <w:pPr>
              <w:tabs>
                <w:tab w:val="left" w:pos="3719"/>
              </w:tabs>
              <w:rPr>
                <w:spacing w:val="0"/>
                <w:sz w:val="14"/>
                <w:szCs w:val="14"/>
                <w:lang w:val="en-US"/>
              </w:rPr>
            </w:pPr>
          </w:p>
        </w:tc>
      </w:tr>
      <w:tr w:rsidR="00012083" w:rsidRPr="006411B6" w14:paraId="08107CE6" w14:textId="77777777" w:rsidTr="00C313E8">
        <w:tc>
          <w:tcPr>
            <w:tcW w:w="3085" w:type="dxa"/>
            <w:shd w:val="clear" w:color="auto" w:fill="auto"/>
          </w:tcPr>
          <w:p w14:paraId="21EF1D81" w14:textId="77777777" w:rsidR="00012083" w:rsidRPr="007925A0" w:rsidRDefault="00012083" w:rsidP="00C313E8">
            <w:pPr>
              <w:tabs>
                <w:tab w:val="left" w:pos="2869"/>
              </w:tabs>
              <w:rPr>
                <w:b/>
                <w:spacing w:val="0"/>
                <w:szCs w:val="22"/>
              </w:rPr>
            </w:pPr>
            <w:r w:rsidRPr="007925A0">
              <w:rPr>
                <w:b/>
                <w:spacing w:val="0"/>
                <w:szCs w:val="22"/>
              </w:rPr>
              <w:t>Eingabefrist:</w:t>
            </w:r>
          </w:p>
        </w:tc>
        <w:tc>
          <w:tcPr>
            <w:tcW w:w="6662" w:type="dxa"/>
            <w:shd w:val="clear" w:color="auto" w:fill="auto"/>
          </w:tcPr>
          <w:p w14:paraId="6D4B97EE" w14:textId="4FEE2BC8" w:rsidR="00012083" w:rsidRPr="009149F8" w:rsidRDefault="00FD0ACF" w:rsidP="00C313E8">
            <w:pPr>
              <w:tabs>
                <w:tab w:val="left" w:pos="2869"/>
                <w:tab w:val="left" w:pos="4853"/>
              </w:tabs>
              <w:rPr>
                <w:b/>
                <w:spacing w:val="0"/>
                <w:szCs w:val="22"/>
              </w:rPr>
            </w:pPr>
            <w:r>
              <w:rPr>
                <w:b/>
                <w:spacing w:val="0"/>
                <w:szCs w:val="22"/>
              </w:rPr>
              <w:t>24</w:t>
            </w:r>
            <w:r w:rsidR="00C91CF2" w:rsidRPr="009149F8">
              <w:rPr>
                <w:b/>
                <w:spacing w:val="0"/>
                <w:szCs w:val="22"/>
              </w:rPr>
              <w:t>. J</w:t>
            </w:r>
            <w:r>
              <w:rPr>
                <w:b/>
                <w:spacing w:val="0"/>
                <w:szCs w:val="22"/>
              </w:rPr>
              <w:t>uni</w:t>
            </w:r>
            <w:r w:rsidR="00C91CF2" w:rsidRPr="009149F8">
              <w:rPr>
                <w:b/>
                <w:spacing w:val="0"/>
                <w:szCs w:val="22"/>
              </w:rPr>
              <w:t xml:space="preserve"> 20</w:t>
            </w:r>
            <w:r>
              <w:rPr>
                <w:b/>
                <w:spacing w:val="0"/>
                <w:szCs w:val="22"/>
              </w:rPr>
              <w:t>20</w:t>
            </w:r>
            <w:r w:rsidR="00C91CF2" w:rsidRPr="009149F8">
              <w:rPr>
                <w:b/>
                <w:spacing w:val="0"/>
                <w:szCs w:val="22"/>
              </w:rPr>
              <w:t xml:space="preserve">, </w:t>
            </w:r>
            <w:r w:rsidR="00085DAC">
              <w:rPr>
                <w:b/>
                <w:spacing w:val="0"/>
                <w:szCs w:val="22"/>
              </w:rPr>
              <w:t>(</w:t>
            </w:r>
            <w:r w:rsidR="00C91CF2" w:rsidRPr="009149F8">
              <w:rPr>
                <w:b/>
                <w:spacing w:val="0"/>
                <w:szCs w:val="22"/>
              </w:rPr>
              <w:t>Poststempel massgebend</w:t>
            </w:r>
            <w:r w:rsidR="00085DAC">
              <w:rPr>
                <w:b/>
                <w:spacing w:val="0"/>
                <w:szCs w:val="22"/>
              </w:rPr>
              <w:t>)</w:t>
            </w:r>
          </w:p>
        </w:tc>
      </w:tr>
      <w:tr w:rsidR="00012083" w:rsidRPr="006411B6" w14:paraId="64B6D420" w14:textId="77777777" w:rsidTr="00C313E8">
        <w:trPr>
          <w:trHeight w:hRule="exact" w:val="113"/>
        </w:trPr>
        <w:tc>
          <w:tcPr>
            <w:tcW w:w="3085" w:type="dxa"/>
            <w:shd w:val="clear" w:color="auto" w:fill="auto"/>
          </w:tcPr>
          <w:p w14:paraId="7B944BB5" w14:textId="77777777" w:rsidR="00012083" w:rsidRPr="007925A0" w:rsidRDefault="00012083" w:rsidP="00C313E8">
            <w:pPr>
              <w:tabs>
                <w:tab w:val="left" w:pos="2869"/>
              </w:tabs>
              <w:rPr>
                <w:b/>
                <w:spacing w:val="0"/>
                <w:sz w:val="14"/>
                <w:szCs w:val="14"/>
              </w:rPr>
            </w:pPr>
          </w:p>
        </w:tc>
        <w:tc>
          <w:tcPr>
            <w:tcW w:w="6662" w:type="dxa"/>
            <w:shd w:val="clear" w:color="auto" w:fill="auto"/>
          </w:tcPr>
          <w:p w14:paraId="03295BE3" w14:textId="77777777" w:rsidR="00012083" w:rsidRPr="007925A0" w:rsidRDefault="00012083" w:rsidP="00C313E8">
            <w:pPr>
              <w:tabs>
                <w:tab w:val="left" w:pos="2869"/>
                <w:tab w:val="left" w:pos="4853"/>
              </w:tabs>
              <w:rPr>
                <w:spacing w:val="0"/>
                <w:sz w:val="14"/>
                <w:szCs w:val="14"/>
              </w:rPr>
            </w:pPr>
          </w:p>
        </w:tc>
      </w:tr>
      <w:tr w:rsidR="00012083" w:rsidRPr="00FD0ACF" w14:paraId="25B8024B" w14:textId="77777777" w:rsidTr="00C313E8">
        <w:tc>
          <w:tcPr>
            <w:tcW w:w="3085" w:type="dxa"/>
            <w:tcBorders>
              <w:bottom w:val="single" w:sz="4" w:space="0" w:color="auto"/>
            </w:tcBorders>
            <w:shd w:val="clear" w:color="auto" w:fill="auto"/>
          </w:tcPr>
          <w:p w14:paraId="54F4C676" w14:textId="77777777" w:rsidR="00012083" w:rsidRPr="007925A0" w:rsidRDefault="00012083" w:rsidP="00C313E8">
            <w:pPr>
              <w:tabs>
                <w:tab w:val="left" w:pos="2869"/>
              </w:tabs>
              <w:rPr>
                <w:b/>
                <w:spacing w:val="0"/>
                <w:szCs w:val="22"/>
              </w:rPr>
            </w:pPr>
            <w:proofErr w:type="spellStart"/>
            <w:r w:rsidRPr="007925A0">
              <w:rPr>
                <w:b/>
                <w:spacing w:val="0"/>
                <w:szCs w:val="22"/>
              </w:rPr>
              <w:t>Offertöffnung</w:t>
            </w:r>
            <w:proofErr w:type="spellEnd"/>
            <w:r w:rsidRPr="007925A0">
              <w:rPr>
                <w:b/>
                <w:spacing w:val="0"/>
                <w:szCs w:val="22"/>
              </w:rPr>
              <w:t>:</w:t>
            </w:r>
          </w:p>
        </w:tc>
        <w:tc>
          <w:tcPr>
            <w:tcW w:w="6662" w:type="dxa"/>
            <w:tcBorders>
              <w:bottom w:val="single" w:sz="4" w:space="0" w:color="auto"/>
            </w:tcBorders>
            <w:shd w:val="clear" w:color="auto" w:fill="auto"/>
          </w:tcPr>
          <w:p w14:paraId="4D6E90DB" w14:textId="5F1EBF80" w:rsidR="00012083" w:rsidRPr="00FD0ACF" w:rsidRDefault="00FD0ACF" w:rsidP="00C313E8">
            <w:pPr>
              <w:tabs>
                <w:tab w:val="left" w:pos="2869"/>
                <w:tab w:val="left" w:pos="4853"/>
              </w:tabs>
              <w:rPr>
                <w:spacing w:val="0"/>
                <w:szCs w:val="22"/>
                <w:lang w:val="sv-SE"/>
              </w:rPr>
            </w:pPr>
            <w:r w:rsidRPr="00B12188">
              <w:rPr>
                <w:spacing w:val="0"/>
                <w:szCs w:val="22"/>
                <w:lang w:val="sv-SE"/>
              </w:rPr>
              <w:t>25</w:t>
            </w:r>
            <w:r w:rsidR="00C91CF2" w:rsidRPr="00B12188">
              <w:rPr>
                <w:spacing w:val="0"/>
                <w:szCs w:val="22"/>
                <w:lang w:val="sv-SE"/>
              </w:rPr>
              <w:t>. J</w:t>
            </w:r>
            <w:r w:rsidRPr="00B12188">
              <w:rPr>
                <w:spacing w:val="0"/>
                <w:szCs w:val="22"/>
                <w:lang w:val="sv-SE"/>
              </w:rPr>
              <w:t>uni</w:t>
            </w:r>
            <w:r w:rsidR="00C91CF2" w:rsidRPr="00B12188">
              <w:rPr>
                <w:spacing w:val="0"/>
                <w:szCs w:val="22"/>
                <w:lang w:val="sv-SE"/>
              </w:rPr>
              <w:t xml:space="preserve"> 20</w:t>
            </w:r>
            <w:r w:rsidRPr="00B12188">
              <w:rPr>
                <w:spacing w:val="0"/>
                <w:szCs w:val="22"/>
                <w:lang w:val="sv-SE"/>
              </w:rPr>
              <w:t>20</w:t>
            </w:r>
            <w:r w:rsidR="00625CED" w:rsidRPr="00B12188">
              <w:rPr>
                <w:spacing w:val="0"/>
                <w:szCs w:val="22"/>
                <w:lang w:val="sv-SE"/>
              </w:rPr>
              <w:t>, 14.00</w:t>
            </w:r>
            <w:r w:rsidR="00C91CF2" w:rsidRPr="00B12188">
              <w:rPr>
                <w:spacing w:val="0"/>
                <w:szCs w:val="22"/>
                <w:lang w:val="sv-SE"/>
              </w:rPr>
              <w:t xml:space="preserve">, </w:t>
            </w:r>
            <w:r w:rsidRPr="00B12188">
              <w:rPr>
                <w:spacing w:val="0"/>
                <w:szCs w:val="22"/>
                <w:lang w:val="sv-SE"/>
              </w:rPr>
              <w:t>planzeit GmbH</w:t>
            </w:r>
          </w:p>
        </w:tc>
      </w:tr>
      <w:tr w:rsidR="00F40E64" w:rsidRPr="006411B6" w14:paraId="76836349" w14:textId="77777777" w:rsidTr="00C313E8">
        <w:tc>
          <w:tcPr>
            <w:tcW w:w="3085" w:type="dxa"/>
            <w:shd w:val="clear" w:color="auto" w:fill="auto"/>
            <w:vAlign w:val="bottom"/>
          </w:tcPr>
          <w:p w14:paraId="033BFCEC" w14:textId="1F7EC6D7" w:rsidR="00F40E64" w:rsidRPr="007925A0" w:rsidRDefault="00F40E64" w:rsidP="00C313E8">
            <w:pPr>
              <w:tabs>
                <w:tab w:val="left" w:pos="2869"/>
              </w:tabs>
              <w:spacing w:before="240"/>
              <w:rPr>
                <w:b/>
                <w:spacing w:val="0"/>
                <w:szCs w:val="22"/>
              </w:rPr>
            </w:pPr>
            <w:r w:rsidRPr="007925A0">
              <w:rPr>
                <w:b/>
                <w:spacing w:val="0"/>
                <w:szCs w:val="22"/>
              </w:rPr>
              <w:t>Anbieter</w:t>
            </w:r>
            <w:r w:rsidR="00890592">
              <w:rPr>
                <w:b/>
                <w:spacing w:val="0"/>
                <w:szCs w:val="22"/>
              </w:rPr>
              <w:t xml:space="preserve"> / Bietergemeinschaft</w:t>
            </w:r>
            <w:r w:rsidRPr="007925A0">
              <w:rPr>
                <w:b/>
                <w:spacing w:val="0"/>
                <w:szCs w:val="22"/>
              </w:rPr>
              <w:t>:</w:t>
            </w:r>
          </w:p>
        </w:tc>
        <w:tc>
          <w:tcPr>
            <w:tcW w:w="6662" w:type="dxa"/>
            <w:shd w:val="clear" w:color="auto" w:fill="auto"/>
            <w:vAlign w:val="bottom"/>
          </w:tcPr>
          <w:p w14:paraId="2F62A5E7" w14:textId="28663498" w:rsidR="00F40E64" w:rsidRPr="007925A0" w:rsidRDefault="00F40E64" w:rsidP="00C313E8">
            <w:pPr>
              <w:tabs>
                <w:tab w:val="left" w:pos="1451"/>
                <w:tab w:val="left" w:leader="dot" w:pos="5670"/>
                <w:tab w:val="left" w:leader="dot" w:pos="5987"/>
              </w:tabs>
              <w:spacing w:before="240"/>
              <w:rPr>
                <w:spacing w:val="0"/>
                <w:szCs w:val="22"/>
              </w:rPr>
            </w:pPr>
            <w:r w:rsidRPr="00E25B06">
              <w:rPr>
                <w:spacing w:val="0"/>
              </w:rPr>
              <w:t>Name:</w:t>
            </w:r>
            <w:r w:rsidRPr="00E25B06">
              <w:rPr>
                <w:spacing w:val="0"/>
              </w:rPr>
              <w:tab/>
            </w:r>
            <w:r w:rsidR="001748CD">
              <w:rPr>
                <w:spacing w:val="0"/>
              </w:rPr>
              <w:t>/</w:t>
            </w:r>
            <w:r w:rsidRPr="00E25B06">
              <w:rPr>
                <w:spacing w:val="0"/>
              </w:rPr>
              <w:tab/>
            </w:r>
          </w:p>
        </w:tc>
      </w:tr>
      <w:tr w:rsidR="00F40E64" w:rsidRPr="006411B6" w14:paraId="0E29F506" w14:textId="77777777" w:rsidTr="00C313E8">
        <w:tc>
          <w:tcPr>
            <w:tcW w:w="3085" w:type="dxa"/>
            <w:shd w:val="clear" w:color="auto" w:fill="auto"/>
            <w:vAlign w:val="bottom"/>
          </w:tcPr>
          <w:p w14:paraId="2984EC98" w14:textId="2E7E798C" w:rsidR="00F40E64" w:rsidRPr="007925A0" w:rsidRDefault="00F40E64" w:rsidP="00C313E8">
            <w:pPr>
              <w:tabs>
                <w:tab w:val="left" w:pos="2869"/>
              </w:tabs>
              <w:spacing w:before="120"/>
              <w:rPr>
                <w:b/>
                <w:spacing w:val="0"/>
                <w:szCs w:val="22"/>
              </w:rPr>
            </w:pPr>
          </w:p>
        </w:tc>
        <w:tc>
          <w:tcPr>
            <w:tcW w:w="6662" w:type="dxa"/>
            <w:shd w:val="clear" w:color="auto" w:fill="auto"/>
            <w:vAlign w:val="bottom"/>
          </w:tcPr>
          <w:p w14:paraId="6B754D78" w14:textId="6F28A241" w:rsidR="00F40E64" w:rsidRPr="007925A0" w:rsidRDefault="00F40E64" w:rsidP="00C313E8">
            <w:pPr>
              <w:tabs>
                <w:tab w:val="left" w:pos="1451"/>
                <w:tab w:val="left" w:leader="dot" w:pos="5670"/>
                <w:tab w:val="left" w:leader="dot" w:pos="5987"/>
              </w:tabs>
              <w:spacing w:before="120"/>
              <w:rPr>
                <w:spacing w:val="0"/>
                <w:szCs w:val="22"/>
              </w:rPr>
            </w:pPr>
            <w:r w:rsidRPr="00E25B06">
              <w:rPr>
                <w:spacing w:val="0"/>
              </w:rPr>
              <w:t>Adresse:</w:t>
            </w:r>
            <w:r w:rsidRPr="00E25B06">
              <w:rPr>
                <w:spacing w:val="0"/>
              </w:rPr>
              <w:tab/>
            </w:r>
            <w:r w:rsidR="001748CD">
              <w:rPr>
                <w:spacing w:val="0"/>
              </w:rPr>
              <w:t>/</w:t>
            </w:r>
            <w:r w:rsidRPr="00E25B06">
              <w:rPr>
                <w:spacing w:val="0"/>
              </w:rPr>
              <w:tab/>
            </w:r>
          </w:p>
        </w:tc>
      </w:tr>
      <w:tr w:rsidR="00F40E64" w:rsidRPr="006411B6" w14:paraId="1ED42820" w14:textId="77777777" w:rsidTr="00C313E8">
        <w:tc>
          <w:tcPr>
            <w:tcW w:w="3085" w:type="dxa"/>
            <w:shd w:val="clear" w:color="auto" w:fill="auto"/>
            <w:vAlign w:val="bottom"/>
          </w:tcPr>
          <w:p w14:paraId="7AA9A78A" w14:textId="77777777" w:rsidR="00F40E64" w:rsidRPr="007925A0" w:rsidRDefault="00F40E64" w:rsidP="00C313E8">
            <w:pPr>
              <w:tabs>
                <w:tab w:val="left" w:pos="2869"/>
              </w:tabs>
              <w:spacing w:before="120"/>
              <w:rPr>
                <w:b/>
                <w:spacing w:val="0"/>
                <w:szCs w:val="22"/>
              </w:rPr>
            </w:pPr>
          </w:p>
        </w:tc>
        <w:tc>
          <w:tcPr>
            <w:tcW w:w="6662" w:type="dxa"/>
            <w:shd w:val="clear" w:color="auto" w:fill="auto"/>
            <w:vAlign w:val="bottom"/>
          </w:tcPr>
          <w:p w14:paraId="598D5A75" w14:textId="04E5944C" w:rsidR="00F40E64" w:rsidRPr="007925A0" w:rsidRDefault="00F40E64" w:rsidP="00C313E8">
            <w:pPr>
              <w:tabs>
                <w:tab w:val="left" w:pos="1451"/>
                <w:tab w:val="left" w:leader="dot" w:pos="5670"/>
                <w:tab w:val="left" w:leader="dot" w:pos="5987"/>
              </w:tabs>
              <w:spacing w:before="120"/>
              <w:rPr>
                <w:spacing w:val="0"/>
                <w:szCs w:val="22"/>
              </w:rPr>
            </w:pPr>
            <w:r w:rsidRPr="00E25B06">
              <w:rPr>
                <w:spacing w:val="0"/>
              </w:rPr>
              <w:t>Ort:</w:t>
            </w:r>
            <w:r w:rsidRPr="00E25B06">
              <w:rPr>
                <w:spacing w:val="0"/>
              </w:rPr>
              <w:tab/>
            </w:r>
            <w:r w:rsidR="001748CD">
              <w:rPr>
                <w:spacing w:val="0"/>
              </w:rPr>
              <w:t>/</w:t>
            </w:r>
            <w:r w:rsidRPr="00E25B06">
              <w:rPr>
                <w:spacing w:val="0"/>
              </w:rPr>
              <w:tab/>
            </w:r>
          </w:p>
        </w:tc>
      </w:tr>
      <w:tr w:rsidR="00F40E64" w:rsidRPr="006411B6" w14:paraId="6B7116D9" w14:textId="77777777" w:rsidTr="00C313E8">
        <w:tc>
          <w:tcPr>
            <w:tcW w:w="3085" w:type="dxa"/>
            <w:shd w:val="clear" w:color="auto" w:fill="auto"/>
            <w:vAlign w:val="bottom"/>
          </w:tcPr>
          <w:p w14:paraId="4C142380" w14:textId="77777777" w:rsidR="00F40E64" w:rsidRPr="007925A0" w:rsidRDefault="00F40E64" w:rsidP="00C313E8">
            <w:pPr>
              <w:tabs>
                <w:tab w:val="left" w:pos="2869"/>
              </w:tabs>
              <w:spacing w:before="120"/>
              <w:rPr>
                <w:b/>
                <w:spacing w:val="0"/>
                <w:szCs w:val="22"/>
              </w:rPr>
            </w:pPr>
          </w:p>
        </w:tc>
        <w:tc>
          <w:tcPr>
            <w:tcW w:w="6662" w:type="dxa"/>
            <w:shd w:val="clear" w:color="auto" w:fill="auto"/>
            <w:vAlign w:val="bottom"/>
          </w:tcPr>
          <w:p w14:paraId="3BA2B11A" w14:textId="7676E4AC" w:rsidR="00F40E64" w:rsidRPr="007925A0" w:rsidRDefault="00F40E64" w:rsidP="00C313E8">
            <w:pPr>
              <w:tabs>
                <w:tab w:val="left" w:pos="1451"/>
                <w:tab w:val="left" w:leader="dot" w:pos="5670"/>
                <w:tab w:val="left" w:leader="dot" w:pos="5987"/>
              </w:tabs>
              <w:spacing w:before="120"/>
              <w:rPr>
                <w:spacing w:val="0"/>
                <w:szCs w:val="22"/>
              </w:rPr>
            </w:pPr>
            <w:r w:rsidRPr="00E25B06">
              <w:rPr>
                <w:spacing w:val="0"/>
              </w:rPr>
              <w:t>Telefon:</w:t>
            </w:r>
            <w:r w:rsidRPr="00E25B06">
              <w:rPr>
                <w:spacing w:val="0"/>
              </w:rPr>
              <w:tab/>
            </w:r>
            <w:r w:rsidR="001748CD">
              <w:rPr>
                <w:spacing w:val="0"/>
              </w:rPr>
              <w:t>/</w:t>
            </w:r>
            <w:r w:rsidRPr="00E25B06">
              <w:rPr>
                <w:spacing w:val="0"/>
              </w:rPr>
              <w:tab/>
            </w:r>
          </w:p>
        </w:tc>
      </w:tr>
      <w:tr w:rsidR="00F40E64" w:rsidRPr="006411B6" w14:paraId="1E318D90" w14:textId="77777777" w:rsidTr="00C313E8">
        <w:trPr>
          <w:trHeight w:val="242"/>
        </w:trPr>
        <w:tc>
          <w:tcPr>
            <w:tcW w:w="3085" w:type="dxa"/>
            <w:shd w:val="clear" w:color="auto" w:fill="auto"/>
            <w:vAlign w:val="bottom"/>
          </w:tcPr>
          <w:p w14:paraId="6C866BF4" w14:textId="77777777" w:rsidR="00F40E64" w:rsidRPr="007925A0" w:rsidRDefault="00F40E64" w:rsidP="00C313E8">
            <w:pPr>
              <w:tabs>
                <w:tab w:val="left" w:pos="2869"/>
              </w:tabs>
              <w:spacing w:before="120"/>
              <w:rPr>
                <w:b/>
                <w:spacing w:val="0"/>
                <w:szCs w:val="22"/>
              </w:rPr>
            </w:pPr>
          </w:p>
        </w:tc>
        <w:tc>
          <w:tcPr>
            <w:tcW w:w="6662" w:type="dxa"/>
            <w:shd w:val="clear" w:color="auto" w:fill="auto"/>
            <w:vAlign w:val="bottom"/>
          </w:tcPr>
          <w:p w14:paraId="7BE869D8" w14:textId="4A2F9C1C" w:rsidR="00F40E64" w:rsidRPr="007925A0" w:rsidRDefault="00F40E64" w:rsidP="00C313E8">
            <w:pPr>
              <w:tabs>
                <w:tab w:val="left" w:pos="1451"/>
                <w:tab w:val="left" w:leader="dot" w:pos="5670"/>
                <w:tab w:val="left" w:leader="dot" w:pos="5987"/>
              </w:tabs>
              <w:spacing w:before="120"/>
              <w:rPr>
                <w:spacing w:val="0"/>
                <w:szCs w:val="22"/>
              </w:rPr>
            </w:pPr>
            <w:r w:rsidRPr="00E25B06">
              <w:rPr>
                <w:spacing w:val="0"/>
              </w:rPr>
              <w:t>E-Mail</w:t>
            </w:r>
            <w:r w:rsidRPr="00E25B06">
              <w:rPr>
                <w:spacing w:val="0"/>
              </w:rPr>
              <w:tab/>
            </w:r>
            <w:r w:rsidR="001748CD">
              <w:rPr>
                <w:spacing w:val="0"/>
              </w:rPr>
              <w:t>/</w:t>
            </w:r>
            <w:r w:rsidRPr="00E25B06">
              <w:rPr>
                <w:spacing w:val="0"/>
              </w:rPr>
              <w:tab/>
            </w:r>
          </w:p>
        </w:tc>
      </w:tr>
      <w:tr w:rsidR="00012083" w:rsidRPr="006411B6" w14:paraId="17B29BBF" w14:textId="77777777" w:rsidTr="004C739A">
        <w:trPr>
          <w:trHeight w:hRule="exact" w:val="397"/>
        </w:trPr>
        <w:tc>
          <w:tcPr>
            <w:tcW w:w="3085" w:type="dxa"/>
            <w:tcBorders>
              <w:top w:val="single" w:sz="4" w:space="0" w:color="auto"/>
            </w:tcBorders>
            <w:shd w:val="clear" w:color="auto" w:fill="auto"/>
            <w:vAlign w:val="bottom"/>
          </w:tcPr>
          <w:p w14:paraId="0C7C1EC6" w14:textId="282F1114" w:rsidR="00012083" w:rsidRPr="004C739A" w:rsidRDefault="00012083" w:rsidP="004C739A">
            <w:pPr>
              <w:tabs>
                <w:tab w:val="left" w:pos="3119"/>
              </w:tabs>
              <w:spacing w:before="120" w:after="120"/>
              <w:rPr>
                <w:b/>
                <w:spacing w:val="0"/>
                <w:szCs w:val="24"/>
              </w:rPr>
            </w:pPr>
          </w:p>
        </w:tc>
        <w:tc>
          <w:tcPr>
            <w:tcW w:w="6662" w:type="dxa"/>
            <w:tcBorders>
              <w:top w:val="single" w:sz="4" w:space="0" w:color="auto"/>
            </w:tcBorders>
            <w:shd w:val="clear" w:color="auto" w:fill="auto"/>
            <w:vAlign w:val="bottom"/>
          </w:tcPr>
          <w:p w14:paraId="10B5560B" w14:textId="7E1D8963" w:rsidR="00012083" w:rsidRPr="004C739A" w:rsidRDefault="00625CED" w:rsidP="004C739A">
            <w:pPr>
              <w:tabs>
                <w:tab w:val="left" w:pos="2550"/>
                <w:tab w:val="left" w:pos="2977"/>
                <w:tab w:val="left" w:pos="3119"/>
                <w:tab w:val="right" w:leader="dot" w:pos="5670"/>
              </w:tabs>
              <w:spacing w:before="120" w:after="120"/>
              <w:rPr>
                <w:b/>
                <w:spacing w:val="0"/>
                <w:szCs w:val="24"/>
              </w:rPr>
            </w:pPr>
            <w:r w:rsidRPr="004C739A">
              <w:rPr>
                <w:b/>
                <w:spacing w:val="0"/>
                <w:szCs w:val="24"/>
              </w:rPr>
              <w:t xml:space="preserve">Honorar </w:t>
            </w:r>
            <w:r w:rsidR="00F40E64" w:rsidRPr="004C739A">
              <w:rPr>
                <w:b/>
                <w:spacing w:val="0"/>
                <w:szCs w:val="24"/>
              </w:rPr>
              <w:t xml:space="preserve">BKP </w:t>
            </w:r>
            <w:r w:rsidR="00535D1A" w:rsidRPr="004C739A">
              <w:rPr>
                <w:b/>
                <w:spacing w:val="0"/>
                <w:szCs w:val="24"/>
              </w:rPr>
              <w:t>29</w:t>
            </w:r>
            <w:r w:rsidR="003D5A01">
              <w:rPr>
                <w:b/>
                <w:spacing w:val="0"/>
                <w:szCs w:val="24"/>
              </w:rPr>
              <w:t>3</w:t>
            </w:r>
            <w:r w:rsidRPr="004C739A">
              <w:rPr>
                <w:b/>
                <w:spacing w:val="0"/>
                <w:szCs w:val="24"/>
              </w:rPr>
              <w:t xml:space="preserve">, </w:t>
            </w:r>
            <w:r w:rsidR="00544AA3" w:rsidRPr="004C739A">
              <w:rPr>
                <w:b/>
                <w:spacing w:val="0"/>
                <w:szCs w:val="24"/>
              </w:rPr>
              <w:t xml:space="preserve">Fachingenieur </w:t>
            </w:r>
            <w:r w:rsidR="003D5A01">
              <w:rPr>
                <w:b/>
                <w:spacing w:val="0"/>
                <w:szCs w:val="24"/>
              </w:rPr>
              <w:t>Elektro</w:t>
            </w:r>
          </w:p>
        </w:tc>
      </w:tr>
      <w:tr w:rsidR="00F40E64" w:rsidRPr="006411B6" w14:paraId="13B99486" w14:textId="77777777" w:rsidTr="004C739A">
        <w:trPr>
          <w:trHeight w:hRule="exact" w:val="567"/>
        </w:trPr>
        <w:tc>
          <w:tcPr>
            <w:tcW w:w="3085" w:type="dxa"/>
            <w:shd w:val="clear" w:color="auto" w:fill="auto"/>
            <w:vAlign w:val="bottom"/>
          </w:tcPr>
          <w:p w14:paraId="3A0DA742" w14:textId="0EB5940D" w:rsidR="00F40E64" w:rsidRPr="00B12188" w:rsidRDefault="00B12188" w:rsidP="004C739A">
            <w:pPr>
              <w:tabs>
                <w:tab w:val="left" w:pos="2869"/>
              </w:tabs>
              <w:rPr>
                <w:spacing w:val="0"/>
              </w:rPr>
            </w:pPr>
            <w:r w:rsidRPr="00B12188">
              <w:rPr>
                <w:spacing w:val="0"/>
              </w:rPr>
              <w:t>Sämtliche Leistungen</w:t>
            </w:r>
          </w:p>
        </w:tc>
        <w:tc>
          <w:tcPr>
            <w:tcW w:w="6662" w:type="dxa"/>
            <w:shd w:val="clear" w:color="auto" w:fill="auto"/>
            <w:vAlign w:val="bottom"/>
          </w:tcPr>
          <w:p w14:paraId="38D663A5" w14:textId="02A05865" w:rsidR="00F40E64" w:rsidRPr="007925A0" w:rsidRDefault="00F40E64" w:rsidP="004C739A">
            <w:pPr>
              <w:tabs>
                <w:tab w:val="left" w:pos="2552"/>
                <w:tab w:val="left" w:pos="2976"/>
                <w:tab w:val="left" w:leader="dot" w:pos="5670"/>
              </w:tabs>
              <w:rPr>
                <w:spacing w:val="0"/>
                <w:szCs w:val="22"/>
              </w:rPr>
            </w:pPr>
            <w:r>
              <w:rPr>
                <w:spacing w:val="0"/>
                <w:szCs w:val="22"/>
              </w:rPr>
              <w:t>Inkl. MWST</w:t>
            </w:r>
            <w:r w:rsidRPr="007925A0">
              <w:rPr>
                <w:spacing w:val="0"/>
                <w:szCs w:val="22"/>
              </w:rPr>
              <w:tab/>
            </w:r>
            <w:r w:rsidRPr="002722C8">
              <w:rPr>
                <w:spacing w:val="0"/>
                <w:szCs w:val="22"/>
              </w:rPr>
              <w:t>Fr.</w:t>
            </w:r>
            <w:r w:rsidRPr="002722C8">
              <w:rPr>
                <w:spacing w:val="0"/>
                <w:szCs w:val="22"/>
              </w:rPr>
              <w:tab/>
            </w:r>
            <w:r w:rsidRPr="002722C8">
              <w:rPr>
                <w:spacing w:val="0"/>
                <w:szCs w:val="22"/>
              </w:rPr>
              <w:tab/>
            </w:r>
          </w:p>
        </w:tc>
      </w:tr>
      <w:tr w:rsidR="00F40E64" w:rsidRPr="006411B6" w14:paraId="1CD1EBDE" w14:textId="77777777" w:rsidTr="00C313E8">
        <w:tc>
          <w:tcPr>
            <w:tcW w:w="3085" w:type="dxa"/>
            <w:shd w:val="clear" w:color="auto" w:fill="auto"/>
            <w:vAlign w:val="bottom"/>
          </w:tcPr>
          <w:p w14:paraId="51839B84" w14:textId="2D024E1E" w:rsidR="00F40E64" w:rsidRPr="007925A0" w:rsidRDefault="00F40E64" w:rsidP="00C313E8">
            <w:pPr>
              <w:tabs>
                <w:tab w:val="left" w:pos="2869"/>
              </w:tabs>
              <w:spacing w:before="120"/>
              <w:rPr>
                <w:spacing w:val="0"/>
                <w:szCs w:val="22"/>
              </w:rPr>
            </w:pPr>
            <w:r w:rsidRPr="00A52E5B">
              <w:rPr>
                <w:spacing w:val="0"/>
                <w:szCs w:val="22"/>
              </w:rPr>
              <w:t>Nebenkosten</w:t>
            </w:r>
            <w:r w:rsidRPr="00A52E5B">
              <w:rPr>
                <w:spacing w:val="0"/>
                <w:szCs w:val="22"/>
              </w:rPr>
              <w:tab/>
            </w:r>
          </w:p>
        </w:tc>
        <w:tc>
          <w:tcPr>
            <w:tcW w:w="6662" w:type="dxa"/>
            <w:shd w:val="clear" w:color="auto" w:fill="auto"/>
            <w:vAlign w:val="bottom"/>
          </w:tcPr>
          <w:p w14:paraId="40F1F1B1" w14:textId="3F3EE218" w:rsidR="00F40E64" w:rsidRPr="007925A0" w:rsidRDefault="00F40E64" w:rsidP="00C313E8">
            <w:pPr>
              <w:tabs>
                <w:tab w:val="left" w:pos="2550"/>
                <w:tab w:val="left" w:pos="2976"/>
                <w:tab w:val="left" w:leader="dot" w:pos="5670"/>
              </w:tabs>
              <w:spacing w:before="120"/>
              <w:rPr>
                <w:spacing w:val="0"/>
                <w:szCs w:val="22"/>
              </w:rPr>
            </w:pPr>
            <w:r>
              <w:rPr>
                <w:spacing w:val="0"/>
                <w:szCs w:val="22"/>
              </w:rPr>
              <w:t>Inkl. MWST</w:t>
            </w:r>
            <w:r w:rsidRPr="007925A0">
              <w:rPr>
                <w:spacing w:val="0"/>
                <w:szCs w:val="22"/>
              </w:rPr>
              <w:tab/>
            </w:r>
            <w:r w:rsidRPr="002722C8">
              <w:rPr>
                <w:spacing w:val="0"/>
                <w:szCs w:val="22"/>
              </w:rPr>
              <w:t>Fr.</w:t>
            </w:r>
            <w:r w:rsidRPr="002722C8">
              <w:rPr>
                <w:spacing w:val="0"/>
                <w:szCs w:val="22"/>
              </w:rPr>
              <w:tab/>
            </w:r>
            <w:r w:rsidRPr="002722C8">
              <w:rPr>
                <w:spacing w:val="0"/>
                <w:szCs w:val="22"/>
              </w:rPr>
              <w:tab/>
            </w:r>
          </w:p>
        </w:tc>
      </w:tr>
      <w:tr w:rsidR="00F40E64" w:rsidRPr="006411B6" w14:paraId="4453AE23" w14:textId="77777777" w:rsidTr="00C313E8">
        <w:tc>
          <w:tcPr>
            <w:tcW w:w="3085" w:type="dxa"/>
            <w:shd w:val="clear" w:color="auto" w:fill="auto"/>
            <w:vAlign w:val="bottom"/>
          </w:tcPr>
          <w:p w14:paraId="43F217D1" w14:textId="1E7DA710" w:rsidR="00F40E64" w:rsidRPr="007925A0" w:rsidRDefault="00F40E64" w:rsidP="00C313E8">
            <w:pPr>
              <w:tabs>
                <w:tab w:val="left" w:pos="2869"/>
              </w:tabs>
              <w:spacing w:before="120"/>
              <w:rPr>
                <w:b/>
                <w:spacing w:val="0"/>
                <w:szCs w:val="22"/>
              </w:rPr>
            </w:pPr>
            <w:r w:rsidRPr="007925A0">
              <w:rPr>
                <w:b/>
                <w:spacing w:val="0"/>
                <w:szCs w:val="22"/>
              </w:rPr>
              <w:t xml:space="preserve">Total </w:t>
            </w:r>
            <w:r w:rsidR="00B12188">
              <w:rPr>
                <w:b/>
                <w:spacing w:val="0"/>
                <w:szCs w:val="22"/>
              </w:rPr>
              <w:t>BKP 29</w:t>
            </w:r>
            <w:r w:rsidR="003D5A01">
              <w:rPr>
                <w:b/>
                <w:spacing w:val="0"/>
                <w:szCs w:val="22"/>
              </w:rPr>
              <w:t>3</w:t>
            </w:r>
            <w:r w:rsidR="00B12188">
              <w:rPr>
                <w:b/>
                <w:spacing w:val="0"/>
                <w:szCs w:val="22"/>
              </w:rPr>
              <w:t xml:space="preserve"> </w:t>
            </w:r>
            <w:r>
              <w:rPr>
                <w:b/>
                <w:spacing w:val="0"/>
                <w:szCs w:val="22"/>
              </w:rPr>
              <w:t>inkl. Nebenkosten</w:t>
            </w:r>
          </w:p>
        </w:tc>
        <w:tc>
          <w:tcPr>
            <w:tcW w:w="6662" w:type="dxa"/>
            <w:shd w:val="clear" w:color="auto" w:fill="auto"/>
            <w:vAlign w:val="bottom"/>
          </w:tcPr>
          <w:p w14:paraId="39887DED" w14:textId="49ADD797" w:rsidR="00F40E64" w:rsidRPr="007925A0" w:rsidRDefault="00F40E64" w:rsidP="00C313E8">
            <w:pPr>
              <w:tabs>
                <w:tab w:val="left" w:pos="2552"/>
                <w:tab w:val="left" w:pos="2977"/>
                <w:tab w:val="left" w:leader="dot" w:pos="5670"/>
              </w:tabs>
              <w:spacing w:before="120"/>
              <w:rPr>
                <w:b/>
                <w:spacing w:val="0"/>
                <w:szCs w:val="22"/>
              </w:rPr>
            </w:pPr>
            <w:r w:rsidRPr="002722C8">
              <w:rPr>
                <w:b/>
                <w:spacing w:val="0"/>
                <w:szCs w:val="22"/>
                <w:u w:val="single"/>
              </w:rPr>
              <w:t>Inkl. MWST</w:t>
            </w:r>
            <w:r w:rsidRPr="002722C8">
              <w:rPr>
                <w:b/>
                <w:spacing w:val="0"/>
                <w:szCs w:val="22"/>
                <w:u w:val="single"/>
              </w:rPr>
              <w:tab/>
              <w:t>Fr.</w:t>
            </w:r>
            <w:r w:rsidRPr="002722C8">
              <w:rPr>
                <w:b/>
                <w:spacing w:val="0"/>
                <w:szCs w:val="22"/>
                <w:u w:val="single"/>
              </w:rPr>
              <w:tab/>
            </w:r>
            <w:r w:rsidRPr="002722C8">
              <w:rPr>
                <w:b/>
                <w:spacing w:val="0"/>
                <w:szCs w:val="22"/>
                <w:u w:val="single"/>
              </w:rPr>
              <w:tab/>
            </w:r>
          </w:p>
        </w:tc>
      </w:tr>
      <w:tr w:rsidR="007925A0" w:rsidRPr="006411B6" w14:paraId="3B508006" w14:textId="77777777" w:rsidTr="004C739A">
        <w:tc>
          <w:tcPr>
            <w:tcW w:w="9747" w:type="dxa"/>
            <w:gridSpan w:val="2"/>
            <w:tcBorders>
              <w:top w:val="single" w:sz="4" w:space="0" w:color="auto"/>
            </w:tcBorders>
            <w:shd w:val="clear" w:color="auto" w:fill="auto"/>
          </w:tcPr>
          <w:p w14:paraId="3BDE2F81" w14:textId="77777777" w:rsidR="007925A0" w:rsidRDefault="007925A0" w:rsidP="00C313E8">
            <w:pPr>
              <w:tabs>
                <w:tab w:val="left" w:pos="2585"/>
                <w:tab w:val="left" w:pos="4003"/>
                <w:tab w:val="right" w:pos="5987"/>
              </w:tabs>
              <w:rPr>
                <w:spacing w:val="0"/>
              </w:rPr>
            </w:pPr>
            <w:r w:rsidRPr="004C739A">
              <w:rPr>
                <w:spacing w:val="0"/>
                <w:sz w:val="16"/>
                <w:szCs w:val="16"/>
              </w:rPr>
              <w:t>Der Anbieter erklärt, dass er die nachstehenden Bestimmungen zur Kenntnis genommen hat und aufgrund derselben das Angebot einreicht. Diese Bestimmungen bilden bei der Vergabe des Auftrages einen integrierenden Bestandteil des Vertrages</w:t>
            </w:r>
            <w:r w:rsidRPr="007925A0">
              <w:rPr>
                <w:spacing w:val="0"/>
              </w:rPr>
              <w:t>.</w:t>
            </w:r>
          </w:p>
          <w:p w14:paraId="67F19E3D" w14:textId="20D58F10" w:rsidR="003D5A01" w:rsidRPr="007925A0" w:rsidRDefault="003D5A01" w:rsidP="00C313E8">
            <w:pPr>
              <w:tabs>
                <w:tab w:val="left" w:pos="2585"/>
                <w:tab w:val="left" w:pos="4003"/>
                <w:tab w:val="right" w:pos="5987"/>
              </w:tabs>
              <w:rPr>
                <w:spacing w:val="0"/>
              </w:rPr>
            </w:pPr>
            <w:bookmarkStart w:id="0" w:name="_GoBack"/>
            <w:bookmarkEnd w:id="0"/>
          </w:p>
        </w:tc>
      </w:tr>
      <w:tr w:rsidR="007925A0" w:rsidRPr="006411B6" w14:paraId="68CA59CB" w14:textId="77777777" w:rsidTr="00C313E8">
        <w:tc>
          <w:tcPr>
            <w:tcW w:w="3085" w:type="dxa"/>
            <w:shd w:val="clear" w:color="auto" w:fill="auto"/>
          </w:tcPr>
          <w:p w14:paraId="142C96DB" w14:textId="77777777" w:rsidR="007925A0" w:rsidRPr="007925A0" w:rsidRDefault="007925A0" w:rsidP="00C313E8">
            <w:pPr>
              <w:tabs>
                <w:tab w:val="left" w:pos="2869"/>
              </w:tabs>
              <w:rPr>
                <w:spacing w:val="0"/>
                <w:szCs w:val="22"/>
              </w:rPr>
            </w:pPr>
            <w:r w:rsidRPr="007925A0">
              <w:rPr>
                <w:spacing w:val="0"/>
                <w:szCs w:val="22"/>
              </w:rPr>
              <w:t>Ort, Datum:</w:t>
            </w:r>
          </w:p>
        </w:tc>
        <w:tc>
          <w:tcPr>
            <w:tcW w:w="6662" w:type="dxa"/>
            <w:shd w:val="clear" w:color="auto" w:fill="auto"/>
          </w:tcPr>
          <w:p w14:paraId="0DA407C2" w14:textId="77777777" w:rsidR="007925A0" w:rsidRPr="007925A0" w:rsidRDefault="007925A0" w:rsidP="00C313E8">
            <w:pPr>
              <w:tabs>
                <w:tab w:val="left" w:pos="2585"/>
                <w:tab w:val="left" w:pos="4003"/>
                <w:tab w:val="right" w:pos="5987"/>
              </w:tabs>
              <w:ind w:left="459"/>
              <w:rPr>
                <w:spacing w:val="0"/>
                <w:szCs w:val="22"/>
              </w:rPr>
            </w:pPr>
            <w:r w:rsidRPr="007925A0">
              <w:rPr>
                <w:spacing w:val="0"/>
                <w:szCs w:val="22"/>
              </w:rPr>
              <w:t>Unterschriften Anbieter / Bietergemeinschaft:</w:t>
            </w:r>
          </w:p>
        </w:tc>
      </w:tr>
      <w:tr w:rsidR="007925A0" w:rsidRPr="006411B6" w14:paraId="1FA8684B" w14:textId="77777777" w:rsidTr="003D5A01">
        <w:trPr>
          <w:trHeight w:val="3016"/>
        </w:trPr>
        <w:tc>
          <w:tcPr>
            <w:tcW w:w="3085" w:type="dxa"/>
            <w:shd w:val="clear" w:color="auto" w:fill="auto"/>
            <w:vAlign w:val="bottom"/>
          </w:tcPr>
          <w:p w14:paraId="35E3A30E" w14:textId="77777777" w:rsidR="007925A0" w:rsidRPr="007925A0" w:rsidRDefault="007925A0" w:rsidP="00C313E8">
            <w:pPr>
              <w:tabs>
                <w:tab w:val="left" w:pos="2869"/>
              </w:tabs>
              <w:rPr>
                <w:spacing w:val="0"/>
                <w:sz w:val="16"/>
                <w:szCs w:val="16"/>
              </w:rPr>
            </w:pPr>
            <w:r w:rsidRPr="007925A0">
              <w:rPr>
                <w:spacing w:val="0"/>
                <w:sz w:val="16"/>
                <w:szCs w:val="16"/>
              </w:rPr>
              <w:t>……………………………………..…….</w:t>
            </w:r>
          </w:p>
        </w:tc>
        <w:tc>
          <w:tcPr>
            <w:tcW w:w="6662" w:type="dxa"/>
            <w:shd w:val="clear" w:color="auto" w:fill="auto"/>
            <w:vAlign w:val="bottom"/>
          </w:tcPr>
          <w:p w14:paraId="78F30F8C" w14:textId="77777777" w:rsidR="007925A0" w:rsidRPr="007925A0" w:rsidRDefault="007925A0" w:rsidP="00C313E8">
            <w:pPr>
              <w:tabs>
                <w:tab w:val="left" w:pos="2585"/>
                <w:tab w:val="left" w:pos="4003"/>
                <w:tab w:val="right" w:pos="5987"/>
              </w:tabs>
              <w:ind w:left="459"/>
              <w:rPr>
                <w:spacing w:val="0"/>
                <w:sz w:val="16"/>
                <w:szCs w:val="16"/>
              </w:rPr>
            </w:pPr>
            <w:r w:rsidRPr="007925A0">
              <w:rPr>
                <w:spacing w:val="0"/>
                <w:sz w:val="16"/>
                <w:szCs w:val="16"/>
              </w:rPr>
              <w:t>……………………………….……………………………………………………………</w:t>
            </w:r>
          </w:p>
        </w:tc>
      </w:tr>
    </w:tbl>
    <w:p w14:paraId="6F629075" w14:textId="22EB1F63" w:rsidR="004608B6" w:rsidRPr="004608B6" w:rsidRDefault="004608B6" w:rsidP="004608B6">
      <w:pPr>
        <w:rPr>
          <w:sz w:val="36"/>
          <w:szCs w:val="36"/>
        </w:rPr>
      </w:pPr>
    </w:p>
    <w:sectPr w:rsidR="004608B6" w:rsidRPr="004608B6" w:rsidSect="004608B6">
      <w:headerReference w:type="first" r:id="rId8"/>
      <w:footerReference w:type="first" r:id="rId9"/>
      <w:pgSz w:w="11906" w:h="16838" w:code="9"/>
      <w:pgMar w:top="1701" w:right="851" w:bottom="1304" w:left="1701"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51A88" w14:textId="77777777" w:rsidR="00FD4108" w:rsidRDefault="00FD4108" w:rsidP="009F112D">
      <w:r>
        <w:separator/>
      </w:r>
    </w:p>
  </w:endnote>
  <w:endnote w:type="continuationSeparator" w:id="0">
    <w:p w14:paraId="48FD3DC2" w14:textId="77777777" w:rsidR="00FD4108" w:rsidRDefault="00FD4108" w:rsidP="009F1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OfficinaSanITC">
    <w:altName w:val="Geneva"/>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National-Book">
    <w:panose1 w:val="02000503000000020004"/>
    <w:charset w:val="4D"/>
    <w:family w:val="auto"/>
    <w:notTrueType/>
    <w:pitch w:val="variable"/>
    <w:sig w:usb0="A00000FF" w:usb1="5000207B" w:usb2="00000010" w:usb3="00000000" w:csb0="0000009B" w:csb1="00000000"/>
  </w:font>
  <w:font w:name="HelveticaNeue LT 55 Roman">
    <w:altName w:val="Arial"/>
    <w:panose1 w:val="020B0604020202020204"/>
    <w:charset w:val="00"/>
    <w:family w:val="roman"/>
    <w:notTrueType/>
    <w:pitch w:val="variable"/>
    <w:sig w:usb0="00000003" w:usb1="00000000" w:usb2="00000000" w:usb3="00000000" w:csb0="00000001" w:csb1="00000000"/>
  </w:font>
  <w:font w:name="HelveticaNeue LT 45 LtIt">
    <w:altName w:val="Arial"/>
    <w:panose1 w:val="020B0604020202020204"/>
    <w:charset w:val="00"/>
    <w:family w:val="roman"/>
    <w:notTrueType/>
    <w:pitch w:val="variable"/>
    <w:sig w:usb0="00000003" w:usb1="00000000" w:usb2="00000000" w:usb3="00000000" w:csb0="00000001" w:csb1="00000000"/>
  </w:font>
  <w:font w:name="HelveticaNeue LT 45 Lt">
    <w:altName w:val="Arial"/>
    <w:panose1 w:val="020B0604020202020204"/>
    <w:charset w:val="00"/>
    <w:family w:val="modern"/>
    <w:notTrueType/>
    <w:pitch w:val="variable"/>
    <w:sig w:usb0="00000003" w:usb1="00000000" w:usb2="00000000" w:usb3="00000000" w:csb0="00000001" w:csb1="00000000"/>
  </w:font>
  <w:font w:name="HelveticaNeue LT 65 Medium">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Neue LT 45 Light">
    <w:altName w:val="Helvetica Light"/>
    <w:panose1 w:val="020B0604020202020204"/>
    <w:charset w:val="00"/>
    <w:family w:val="swiss"/>
    <w:pitch w:val="variable"/>
    <w:sig w:usb0="80000027"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ational Book">
    <w:panose1 w:val="02000503000000020004"/>
    <w:charset w:val="4D"/>
    <w:family w:val="auto"/>
    <w:notTrueType/>
    <w:pitch w:val="variable"/>
    <w:sig w:usb0="A00000FF" w:usb1="5000207B" w:usb2="00000010" w:usb3="00000000" w:csb0="0000009B" w:csb1="00000000"/>
  </w:font>
  <w:font w:name="Myriad Pro">
    <w:panose1 w:val="020B0503030403020204"/>
    <w:charset w:val="00"/>
    <w:family w:val="swiss"/>
    <w:notTrueType/>
    <w:pitch w:val="variable"/>
    <w:sig w:usb0="2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7A6E2" w14:textId="77777777" w:rsidR="00F42A9C" w:rsidRPr="00367526" w:rsidRDefault="00F42A9C" w:rsidP="00367526">
    <w:pPr>
      <w:pStyle w:val="Fuzeile"/>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97F6A" w14:textId="77777777" w:rsidR="00FD4108" w:rsidRDefault="00FD4108" w:rsidP="009F112D">
      <w:r>
        <w:rPr>
          <w:rStyle w:val="Seitenzahl"/>
          <w:color w:val="464646"/>
          <w:lang w:eastAsia="de-CH"/>
        </w:rPr>
        <w:fldChar w:fldCharType="begin"/>
      </w:r>
      <w:r>
        <w:rPr>
          <w:rStyle w:val="Seitenzahl"/>
          <w:color w:val="464646"/>
          <w:lang w:eastAsia="de-CH"/>
        </w:rPr>
        <w:instrText xml:space="preserve"> PAGE </w:instrText>
      </w:r>
      <w:r>
        <w:rPr>
          <w:rStyle w:val="Seitenzahl"/>
          <w:color w:val="464646"/>
          <w:lang w:eastAsia="de-CH"/>
        </w:rPr>
        <w:fldChar w:fldCharType="separate"/>
      </w:r>
      <w:r>
        <w:rPr>
          <w:rStyle w:val="Seitenzahl"/>
          <w:noProof/>
          <w:color w:val="464646"/>
          <w:lang w:eastAsia="de-CH"/>
        </w:rPr>
        <w:t>3</w:t>
      </w:r>
      <w:r>
        <w:rPr>
          <w:rStyle w:val="Seitenzahl"/>
          <w:color w:val="464646"/>
          <w:lang w:eastAsia="de-CH"/>
        </w:rPr>
        <w:fldChar w:fldCharType="end"/>
      </w:r>
      <w:r>
        <w:separator/>
      </w:r>
    </w:p>
  </w:footnote>
  <w:footnote w:type="continuationSeparator" w:id="0">
    <w:p w14:paraId="3D541625" w14:textId="77777777" w:rsidR="00FD4108" w:rsidRDefault="00FD4108" w:rsidP="009F1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B2E8" w14:textId="63FED9B3" w:rsidR="00F42A9C" w:rsidRDefault="004608B6" w:rsidP="004608B6">
    <w:pPr>
      <w:pStyle w:val="Kopfzeile"/>
      <w:ind w:left="0"/>
    </w:pPr>
    <w:r>
      <w:rPr>
        <w:rFonts w:ascii="Myriad Pro" w:hAnsi="Myriad Pro"/>
        <w:noProof/>
        <w:sz w:val="28"/>
        <w:szCs w:val="28"/>
        <w:lang w:val="de-DE" w:eastAsia="de-DE"/>
      </w:rPr>
      <w:drawing>
        <wp:anchor distT="0" distB="0" distL="114300" distR="114300" simplePos="0" relativeHeight="251660288" behindDoc="0" locked="0" layoutInCell="1" allowOverlap="1" wp14:anchorId="42F2A3A9" wp14:editId="7F588243">
          <wp:simplePos x="0" y="0"/>
          <wp:positionH relativeFrom="column">
            <wp:posOffset>-325755</wp:posOffset>
          </wp:positionH>
          <wp:positionV relativeFrom="paragraph">
            <wp:posOffset>88</wp:posOffset>
          </wp:positionV>
          <wp:extent cx="3167888" cy="548640"/>
          <wp:effectExtent l="0" t="0" r="0" b="0"/>
          <wp:wrapNone/>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W_LOGO_F.jpg"/>
                  <pic:cNvPicPr/>
                </pic:nvPicPr>
                <pic:blipFill>
                  <a:blip r:embed="rId1"/>
                  <a:stretch>
                    <a:fillRect/>
                  </a:stretch>
                </pic:blipFill>
                <pic:spPr>
                  <a:xfrm>
                    <a:off x="0" y="0"/>
                    <a:ext cx="3167888" cy="548640"/>
                  </a:xfrm>
                  <a:prstGeom prst="rect">
                    <a:avLst/>
                  </a:prstGeom>
                </pic:spPr>
              </pic:pic>
            </a:graphicData>
          </a:graphic>
          <wp14:sizeRelH relativeFrom="page">
            <wp14:pctWidth>0</wp14:pctWidth>
          </wp14:sizeRelH>
          <wp14:sizeRelV relativeFrom="page">
            <wp14:pctHeight>0</wp14:pctHeight>
          </wp14:sizeRelV>
        </wp:anchor>
      </w:drawing>
    </w:r>
    <w:r>
      <w:rPr>
        <w:rFonts w:ascii="Myriad Pro" w:hAnsi="Myriad Pro"/>
        <w:noProof/>
        <w:sz w:val="28"/>
        <w:szCs w:val="28"/>
        <w:lang w:val="de-DE" w:eastAsia="de-DE"/>
      </w:rPr>
      <w:drawing>
        <wp:anchor distT="0" distB="0" distL="114300" distR="114300" simplePos="0" relativeHeight="251659264" behindDoc="0" locked="0" layoutInCell="1" allowOverlap="1" wp14:anchorId="01D1F170" wp14:editId="55AEE306">
          <wp:simplePos x="0" y="0"/>
          <wp:positionH relativeFrom="column">
            <wp:posOffset>5265420</wp:posOffset>
          </wp:positionH>
          <wp:positionV relativeFrom="paragraph">
            <wp:posOffset>-22860</wp:posOffset>
          </wp:positionV>
          <wp:extent cx="680720" cy="558800"/>
          <wp:effectExtent l="0" t="0" r="5080" b="0"/>
          <wp:wrapThrough wrapText="bothSides">
            <wp:wrapPolygon edited="0">
              <wp:start x="0" y="0"/>
              <wp:lineTo x="0" y="20618"/>
              <wp:lineTo x="20955" y="20618"/>
              <wp:lineTo x="20955" y="0"/>
              <wp:lineTo x="0" y="0"/>
            </wp:wrapPolygon>
          </wp:wrapThrough>
          <wp:docPr id="20" name="Bild 5" descr="planzeit_Pantone_8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zeit_Pantone_802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0720" cy="558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304FF90"/>
    <w:lvl w:ilvl="0">
      <w:start w:val="1"/>
      <w:numFmt w:val="decimal"/>
      <w:pStyle w:val="Listennummer2"/>
      <w:lvlText w:val="%1."/>
      <w:lvlJc w:val="left"/>
      <w:pPr>
        <w:tabs>
          <w:tab w:val="num" w:pos="643"/>
        </w:tabs>
        <w:ind w:left="643" w:hanging="360"/>
      </w:pPr>
    </w:lvl>
  </w:abstractNum>
  <w:abstractNum w:abstractNumId="1" w15:restartNumberingAfterBreak="0">
    <w:nsid w:val="02F75F2A"/>
    <w:multiLevelType w:val="hybridMultilevel"/>
    <w:tmpl w:val="638420D8"/>
    <w:lvl w:ilvl="0" w:tplc="7616A7D6">
      <w:start w:val="1"/>
      <w:numFmt w:val="bullet"/>
      <w:pStyle w:val="Aufzhlung"/>
      <w:lvlText w:val=""/>
      <w:lvlJc w:val="left"/>
      <w:pPr>
        <w:tabs>
          <w:tab w:val="num" w:pos="0"/>
        </w:tabs>
        <w:ind w:left="567" w:hanging="567"/>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006C45"/>
    <w:multiLevelType w:val="hybridMultilevel"/>
    <w:tmpl w:val="0B60C76E"/>
    <w:lvl w:ilvl="0" w:tplc="A3E4E34A">
      <w:start w:val="1"/>
      <w:numFmt w:val="bullet"/>
      <w:pStyle w:val="AufzhlungHinweis"/>
      <w:lvlText w:val="-"/>
      <w:lvlJc w:val="left"/>
      <w:pPr>
        <w:tabs>
          <w:tab w:val="num" w:pos="4253"/>
        </w:tabs>
        <w:ind w:left="4253" w:hanging="284"/>
      </w:pPr>
      <w:rPr>
        <w:rFonts w:ascii="OfficinaSanITC" w:hAnsi="OfficinaSanITC"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9B593F"/>
    <w:multiLevelType w:val="hybridMultilevel"/>
    <w:tmpl w:val="A1363584"/>
    <w:lvl w:ilvl="0" w:tplc="73D890D6">
      <w:start w:val="1"/>
      <w:numFmt w:val="bullet"/>
      <w:pStyle w:val="Aufzhlung-"/>
      <w:lvlText w:val=""/>
      <w:lvlJc w:val="left"/>
      <w:pPr>
        <w:tabs>
          <w:tab w:val="num" w:pos="684"/>
        </w:tabs>
        <w:ind w:left="684" w:hanging="624"/>
      </w:pPr>
      <w:rPr>
        <w:rFonts w:ascii="Symbol" w:hAnsi="Symbol" w:hint="default"/>
      </w:rPr>
    </w:lvl>
    <w:lvl w:ilvl="1" w:tplc="08070003" w:tentative="1">
      <w:start w:val="1"/>
      <w:numFmt w:val="bullet"/>
      <w:lvlText w:val="o"/>
      <w:lvlJc w:val="left"/>
      <w:pPr>
        <w:tabs>
          <w:tab w:val="num" w:pos="1500"/>
        </w:tabs>
        <w:ind w:left="1500" w:hanging="360"/>
      </w:pPr>
      <w:rPr>
        <w:rFonts w:ascii="Courier New" w:hAnsi="Courier New" w:cs="Courier New" w:hint="default"/>
      </w:rPr>
    </w:lvl>
    <w:lvl w:ilvl="2" w:tplc="08070005" w:tentative="1">
      <w:start w:val="1"/>
      <w:numFmt w:val="bullet"/>
      <w:lvlText w:val=""/>
      <w:lvlJc w:val="left"/>
      <w:pPr>
        <w:tabs>
          <w:tab w:val="num" w:pos="2220"/>
        </w:tabs>
        <w:ind w:left="2220" w:hanging="360"/>
      </w:pPr>
      <w:rPr>
        <w:rFonts w:ascii="Wingdings" w:hAnsi="Wingdings" w:hint="default"/>
      </w:rPr>
    </w:lvl>
    <w:lvl w:ilvl="3" w:tplc="08070001" w:tentative="1">
      <w:start w:val="1"/>
      <w:numFmt w:val="bullet"/>
      <w:lvlText w:val=""/>
      <w:lvlJc w:val="left"/>
      <w:pPr>
        <w:tabs>
          <w:tab w:val="num" w:pos="2940"/>
        </w:tabs>
        <w:ind w:left="2940" w:hanging="360"/>
      </w:pPr>
      <w:rPr>
        <w:rFonts w:ascii="Symbol" w:hAnsi="Symbol" w:hint="default"/>
      </w:rPr>
    </w:lvl>
    <w:lvl w:ilvl="4" w:tplc="08070003" w:tentative="1">
      <w:start w:val="1"/>
      <w:numFmt w:val="bullet"/>
      <w:lvlText w:val="o"/>
      <w:lvlJc w:val="left"/>
      <w:pPr>
        <w:tabs>
          <w:tab w:val="num" w:pos="3660"/>
        </w:tabs>
        <w:ind w:left="3660" w:hanging="360"/>
      </w:pPr>
      <w:rPr>
        <w:rFonts w:ascii="Courier New" w:hAnsi="Courier New" w:cs="Courier New" w:hint="default"/>
      </w:rPr>
    </w:lvl>
    <w:lvl w:ilvl="5" w:tplc="08070005" w:tentative="1">
      <w:start w:val="1"/>
      <w:numFmt w:val="bullet"/>
      <w:lvlText w:val=""/>
      <w:lvlJc w:val="left"/>
      <w:pPr>
        <w:tabs>
          <w:tab w:val="num" w:pos="4380"/>
        </w:tabs>
        <w:ind w:left="4380" w:hanging="360"/>
      </w:pPr>
      <w:rPr>
        <w:rFonts w:ascii="Wingdings" w:hAnsi="Wingdings" w:hint="default"/>
      </w:rPr>
    </w:lvl>
    <w:lvl w:ilvl="6" w:tplc="08070001" w:tentative="1">
      <w:start w:val="1"/>
      <w:numFmt w:val="bullet"/>
      <w:lvlText w:val=""/>
      <w:lvlJc w:val="left"/>
      <w:pPr>
        <w:tabs>
          <w:tab w:val="num" w:pos="5100"/>
        </w:tabs>
        <w:ind w:left="5100" w:hanging="360"/>
      </w:pPr>
      <w:rPr>
        <w:rFonts w:ascii="Symbol" w:hAnsi="Symbol" w:hint="default"/>
      </w:rPr>
    </w:lvl>
    <w:lvl w:ilvl="7" w:tplc="08070003" w:tentative="1">
      <w:start w:val="1"/>
      <w:numFmt w:val="bullet"/>
      <w:lvlText w:val="o"/>
      <w:lvlJc w:val="left"/>
      <w:pPr>
        <w:tabs>
          <w:tab w:val="num" w:pos="5820"/>
        </w:tabs>
        <w:ind w:left="5820" w:hanging="360"/>
      </w:pPr>
      <w:rPr>
        <w:rFonts w:ascii="Courier New" w:hAnsi="Courier New" w:cs="Courier New" w:hint="default"/>
      </w:rPr>
    </w:lvl>
    <w:lvl w:ilvl="8" w:tplc="0807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CB76BC5"/>
    <w:multiLevelType w:val="hybridMultilevel"/>
    <w:tmpl w:val="4104B0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FA5E1C"/>
    <w:multiLevelType w:val="hybridMultilevel"/>
    <w:tmpl w:val="7818AE56"/>
    <w:lvl w:ilvl="0" w:tplc="67C2F514">
      <w:start w:val="1"/>
      <w:numFmt w:val="decimal"/>
      <w:pStyle w:val="Nummerierung"/>
      <w:lvlText w:val="%1."/>
      <w:lvlJc w:val="left"/>
      <w:pPr>
        <w:tabs>
          <w:tab w:val="num" w:pos="567"/>
        </w:tabs>
        <w:ind w:left="567" w:hanging="567"/>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6" w15:restartNumberingAfterBreak="0">
    <w:nsid w:val="20E23A1F"/>
    <w:multiLevelType w:val="multilevel"/>
    <w:tmpl w:val="3788DC76"/>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color w:val="auto"/>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7" w15:restartNumberingAfterBreak="0">
    <w:nsid w:val="369F3F0D"/>
    <w:multiLevelType w:val="hybridMultilevel"/>
    <w:tmpl w:val="FB8848F6"/>
    <w:lvl w:ilvl="0" w:tplc="17881244">
      <w:start w:val="26"/>
      <w:numFmt w:val="bullet"/>
      <w:lvlText w:val="-"/>
      <w:lvlJc w:val="left"/>
      <w:pPr>
        <w:ind w:left="720" w:hanging="360"/>
      </w:pPr>
      <w:rPr>
        <w:rFonts w:ascii="Arial" w:eastAsia="Calibr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442E552E"/>
    <w:multiLevelType w:val="hybridMultilevel"/>
    <w:tmpl w:val="0E0658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4BE6C66"/>
    <w:multiLevelType w:val="hybridMultilevel"/>
    <w:tmpl w:val="F0022FEC"/>
    <w:lvl w:ilvl="0" w:tplc="C8EA4BE4">
      <w:start w:val="1"/>
      <w:numFmt w:val="bullet"/>
      <w:pStyle w:val="Aufzhlungspunkt"/>
      <w:lvlText w:val=""/>
      <w:lvlJc w:val="left"/>
      <w:pPr>
        <w:tabs>
          <w:tab w:val="num" w:pos="-31680"/>
        </w:tabs>
        <w:ind w:left="284" w:firstLine="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890186"/>
    <w:multiLevelType w:val="hybridMultilevel"/>
    <w:tmpl w:val="25547138"/>
    <w:lvl w:ilvl="0" w:tplc="5EFC46BC">
      <w:numFmt w:val="bullet"/>
      <w:pStyle w:val="Aufzhlung05"/>
      <w:lvlText w:val="-"/>
      <w:lvlJc w:val="left"/>
      <w:pPr>
        <w:tabs>
          <w:tab w:val="num" w:pos="851"/>
        </w:tabs>
        <w:ind w:left="851" w:hanging="284"/>
      </w:pPr>
      <w:rPr>
        <w:rFonts w:ascii="Arial" w:eastAsia="Times New Roman" w:hAnsi="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D00155"/>
    <w:multiLevelType w:val="hybridMultilevel"/>
    <w:tmpl w:val="D766DFB2"/>
    <w:lvl w:ilvl="0" w:tplc="333C00D2">
      <w:numFmt w:val="bullet"/>
      <w:lvlText w:val=""/>
      <w:lvlJc w:val="left"/>
      <w:pPr>
        <w:ind w:left="360" w:hanging="360"/>
      </w:pPr>
      <w:rPr>
        <w:rFonts w:ascii="Symbol" w:eastAsia="Times New Roman" w:hAnsi="Symbol" w:cs="Times New Roman"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C303B64"/>
    <w:multiLevelType w:val="hybridMultilevel"/>
    <w:tmpl w:val="48E8442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6E516B42"/>
    <w:multiLevelType w:val="hybridMultilevel"/>
    <w:tmpl w:val="EE920B38"/>
    <w:lvl w:ilvl="0" w:tplc="BCF22BD8">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03914C5"/>
    <w:multiLevelType w:val="hybridMultilevel"/>
    <w:tmpl w:val="134EED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22B27CD"/>
    <w:multiLevelType w:val="hybridMultilevel"/>
    <w:tmpl w:val="FEBE6C2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1"/>
  </w:num>
  <w:num w:numId="2">
    <w:abstractNumId w:val="5"/>
  </w:num>
  <w:num w:numId="3">
    <w:abstractNumId w:val="9"/>
  </w:num>
  <w:num w:numId="4">
    <w:abstractNumId w:val="2"/>
  </w:num>
  <w:num w:numId="5">
    <w:abstractNumId w:val="10"/>
  </w:num>
  <w:num w:numId="6">
    <w:abstractNumId w:val="0"/>
  </w:num>
  <w:num w:numId="7">
    <w:abstractNumId w:val="3"/>
  </w:num>
  <w:num w:numId="8">
    <w:abstractNumId w:val="4"/>
  </w:num>
  <w:num w:numId="9">
    <w:abstractNumId w:val="15"/>
  </w:num>
  <w:num w:numId="10">
    <w:abstractNumId w:val="8"/>
  </w:num>
  <w:num w:numId="11">
    <w:abstractNumId w:val="13"/>
  </w:num>
  <w:num w:numId="12">
    <w:abstractNumId w:val="6"/>
  </w:num>
  <w:num w:numId="13">
    <w:abstractNumId w:val="11"/>
  </w:num>
  <w:num w:numId="14">
    <w:abstractNumId w:val="7"/>
  </w:num>
  <w:num w:numId="15">
    <w:abstractNumId w:val="12"/>
  </w:num>
  <w:num w:numId="1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oofState w:spelling="clean" w:grammar="clean"/>
  <w:attachedTemplate r:id="rId1"/>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4091"/>
    <w:rsid w:val="0000053B"/>
    <w:rsid w:val="00001A23"/>
    <w:rsid w:val="00004BAE"/>
    <w:rsid w:val="00005CAC"/>
    <w:rsid w:val="00005CD3"/>
    <w:rsid w:val="000077A1"/>
    <w:rsid w:val="00010808"/>
    <w:rsid w:val="0001177A"/>
    <w:rsid w:val="00011B1F"/>
    <w:rsid w:val="00012083"/>
    <w:rsid w:val="0001317E"/>
    <w:rsid w:val="00013CF1"/>
    <w:rsid w:val="000173CD"/>
    <w:rsid w:val="0002073E"/>
    <w:rsid w:val="000238ED"/>
    <w:rsid w:val="00023CE7"/>
    <w:rsid w:val="0002754E"/>
    <w:rsid w:val="00030279"/>
    <w:rsid w:val="00031749"/>
    <w:rsid w:val="000330C2"/>
    <w:rsid w:val="000341B8"/>
    <w:rsid w:val="00035A63"/>
    <w:rsid w:val="00041555"/>
    <w:rsid w:val="00041C12"/>
    <w:rsid w:val="00043237"/>
    <w:rsid w:val="00044645"/>
    <w:rsid w:val="00045371"/>
    <w:rsid w:val="00046422"/>
    <w:rsid w:val="00047305"/>
    <w:rsid w:val="00047A06"/>
    <w:rsid w:val="00051C7D"/>
    <w:rsid w:val="00051F7A"/>
    <w:rsid w:val="000523E6"/>
    <w:rsid w:val="000526F3"/>
    <w:rsid w:val="0005428D"/>
    <w:rsid w:val="0005514C"/>
    <w:rsid w:val="000551F4"/>
    <w:rsid w:val="00055695"/>
    <w:rsid w:val="000572B1"/>
    <w:rsid w:val="00057AB8"/>
    <w:rsid w:val="000603D2"/>
    <w:rsid w:val="000605F6"/>
    <w:rsid w:val="000606B0"/>
    <w:rsid w:val="000615E4"/>
    <w:rsid w:val="00063064"/>
    <w:rsid w:val="00065F2C"/>
    <w:rsid w:val="00071238"/>
    <w:rsid w:val="00073B61"/>
    <w:rsid w:val="00077813"/>
    <w:rsid w:val="000833E4"/>
    <w:rsid w:val="0008557B"/>
    <w:rsid w:val="00085DAC"/>
    <w:rsid w:val="0008732C"/>
    <w:rsid w:val="000914B4"/>
    <w:rsid w:val="000936C3"/>
    <w:rsid w:val="0009383B"/>
    <w:rsid w:val="000942E6"/>
    <w:rsid w:val="00094CCC"/>
    <w:rsid w:val="000A0AA1"/>
    <w:rsid w:val="000A1B77"/>
    <w:rsid w:val="000A4DEF"/>
    <w:rsid w:val="000A5087"/>
    <w:rsid w:val="000B22A4"/>
    <w:rsid w:val="000B33EB"/>
    <w:rsid w:val="000B3820"/>
    <w:rsid w:val="000B5C05"/>
    <w:rsid w:val="000C07AE"/>
    <w:rsid w:val="000C16BB"/>
    <w:rsid w:val="000C1C44"/>
    <w:rsid w:val="000C4CDA"/>
    <w:rsid w:val="000C4F9B"/>
    <w:rsid w:val="000C5CA9"/>
    <w:rsid w:val="000C6A3F"/>
    <w:rsid w:val="000C7AE7"/>
    <w:rsid w:val="000D12DA"/>
    <w:rsid w:val="000D31CB"/>
    <w:rsid w:val="000D3CE6"/>
    <w:rsid w:val="000D52EC"/>
    <w:rsid w:val="000D5A3D"/>
    <w:rsid w:val="000E0C95"/>
    <w:rsid w:val="000E0F59"/>
    <w:rsid w:val="000E1752"/>
    <w:rsid w:val="000E4622"/>
    <w:rsid w:val="000E5BBE"/>
    <w:rsid w:val="000E646B"/>
    <w:rsid w:val="000E6AEF"/>
    <w:rsid w:val="000F16C5"/>
    <w:rsid w:val="000F1A38"/>
    <w:rsid w:val="000F2853"/>
    <w:rsid w:val="000F292E"/>
    <w:rsid w:val="000F3229"/>
    <w:rsid w:val="000F4E9C"/>
    <w:rsid w:val="000F5278"/>
    <w:rsid w:val="00100CF9"/>
    <w:rsid w:val="00101BC2"/>
    <w:rsid w:val="00102940"/>
    <w:rsid w:val="00103F4F"/>
    <w:rsid w:val="00104564"/>
    <w:rsid w:val="00105BE5"/>
    <w:rsid w:val="00106C8F"/>
    <w:rsid w:val="00111794"/>
    <w:rsid w:val="00112526"/>
    <w:rsid w:val="00115A87"/>
    <w:rsid w:val="00121056"/>
    <w:rsid w:val="00121BE4"/>
    <w:rsid w:val="001257CA"/>
    <w:rsid w:val="0012636B"/>
    <w:rsid w:val="00126562"/>
    <w:rsid w:val="0012714E"/>
    <w:rsid w:val="00130179"/>
    <w:rsid w:val="00131BE1"/>
    <w:rsid w:val="00131DB9"/>
    <w:rsid w:val="00132F4F"/>
    <w:rsid w:val="00133B26"/>
    <w:rsid w:val="00133C41"/>
    <w:rsid w:val="001340F2"/>
    <w:rsid w:val="00134751"/>
    <w:rsid w:val="00137267"/>
    <w:rsid w:val="001414B5"/>
    <w:rsid w:val="00141708"/>
    <w:rsid w:val="00143254"/>
    <w:rsid w:val="001440F5"/>
    <w:rsid w:val="00145238"/>
    <w:rsid w:val="001457FF"/>
    <w:rsid w:val="001472F4"/>
    <w:rsid w:val="00147313"/>
    <w:rsid w:val="00150562"/>
    <w:rsid w:val="00150746"/>
    <w:rsid w:val="001509A5"/>
    <w:rsid w:val="00152858"/>
    <w:rsid w:val="0015337B"/>
    <w:rsid w:val="00156854"/>
    <w:rsid w:val="00156A24"/>
    <w:rsid w:val="00156A75"/>
    <w:rsid w:val="00160924"/>
    <w:rsid w:val="00160A69"/>
    <w:rsid w:val="00160CDB"/>
    <w:rsid w:val="00162AE2"/>
    <w:rsid w:val="001633C2"/>
    <w:rsid w:val="00163EE3"/>
    <w:rsid w:val="0016400D"/>
    <w:rsid w:val="00164529"/>
    <w:rsid w:val="00164A51"/>
    <w:rsid w:val="00164BE1"/>
    <w:rsid w:val="001669A2"/>
    <w:rsid w:val="001674DD"/>
    <w:rsid w:val="001702B5"/>
    <w:rsid w:val="00172840"/>
    <w:rsid w:val="00173D05"/>
    <w:rsid w:val="001748CD"/>
    <w:rsid w:val="00174FE5"/>
    <w:rsid w:val="00176A62"/>
    <w:rsid w:val="00180C5A"/>
    <w:rsid w:val="0018249D"/>
    <w:rsid w:val="00182EA0"/>
    <w:rsid w:val="001856F9"/>
    <w:rsid w:val="0018582A"/>
    <w:rsid w:val="00185EB5"/>
    <w:rsid w:val="001862AC"/>
    <w:rsid w:val="00186950"/>
    <w:rsid w:val="00186EB8"/>
    <w:rsid w:val="001872A4"/>
    <w:rsid w:val="0018773F"/>
    <w:rsid w:val="00192ED5"/>
    <w:rsid w:val="00193164"/>
    <w:rsid w:val="00195CD3"/>
    <w:rsid w:val="001A2756"/>
    <w:rsid w:val="001A3274"/>
    <w:rsid w:val="001A4034"/>
    <w:rsid w:val="001A6740"/>
    <w:rsid w:val="001B0F42"/>
    <w:rsid w:val="001B154A"/>
    <w:rsid w:val="001B509D"/>
    <w:rsid w:val="001B7048"/>
    <w:rsid w:val="001C02DC"/>
    <w:rsid w:val="001C1596"/>
    <w:rsid w:val="001C1D08"/>
    <w:rsid w:val="001C43C0"/>
    <w:rsid w:val="001C4E6D"/>
    <w:rsid w:val="001C661D"/>
    <w:rsid w:val="001D10F4"/>
    <w:rsid w:val="001D1452"/>
    <w:rsid w:val="001D198F"/>
    <w:rsid w:val="001D2823"/>
    <w:rsid w:val="001D2D0F"/>
    <w:rsid w:val="001D468D"/>
    <w:rsid w:val="001D57DD"/>
    <w:rsid w:val="001D6172"/>
    <w:rsid w:val="001E0959"/>
    <w:rsid w:val="001E2E26"/>
    <w:rsid w:val="001E3217"/>
    <w:rsid w:val="001E3B21"/>
    <w:rsid w:val="001E40E9"/>
    <w:rsid w:val="001E67E6"/>
    <w:rsid w:val="001F00B7"/>
    <w:rsid w:val="001F1280"/>
    <w:rsid w:val="001F26C0"/>
    <w:rsid w:val="001F294C"/>
    <w:rsid w:val="001F2E76"/>
    <w:rsid w:val="001F3030"/>
    <w:rsid w:val="001F3D2F"/>
    <w:rsid w:val="001F6BC3"/>
    <w:rsid w:val="001F72C0"/>
    <w:rsid w:val="002004D0"/>
    <w:rsid w:val="002016E5"/>
    <w:rsid w:val="002019FB"/>
    <w:rsid w:val="00201CE2"/>
    <w:rsid w:val="00202DD2"/>
    <w:rsid w:val="00203F5C"/>
    <w:rsid w:val="00205EEB"/>
    <w:rsid w:val="00206C22"/>
    <w:rsid w:val="00206F42"/>
    <w:rsid w:val="00207626"/>
    <w:rsid w:val="00210D70"/>
    <w:rsid w:val="00211D31"/>
    <w:rsid w:val="00214426"/>
    <w:rsid w:val="0021547B"/>
    <w:rsid w:val="002155F7"/>
    <w:rsid w:val="002160BF"/>
    <w:rsid w:val="00217D8C"/>
    <w:rsid w:val="002205A0"/>
    <w:rsid w:val="00221D62"/>
    <w:rsid w:val="00222BD0"/>
    <w:rsid w:val="00224CBD"/>
    <w:rsid w:val="002266D6"/>
    <w:rsid w:val="0023042D"/>
    <w:rsid w:val="00231D27"/>
    <w:rsid w:val="00232EC5"/>
    <w:rsid w:val="00235715"/>
    <w:rsid w:val="00241C8D"/>
    <w:rsid w:val="00241D7F"/>
    <w:rsid w:val="0024530F"/>
    <w:rsid w:val="00246791"/>
    <w:rsid w:val="00250D44"/>
    <w:rsid w:val="00251E76"/>
    <w:rsid w:val="00256051"/>
    <w:rsid w:val="00260A8A"/>
    <w:rsid w:val="0026122D"/>
    <w:rsid w:val="002624F5"/>
    <w:rsid w:val="002625CF"/>
    <w:rsid w:val="00262F83"/>
    <w:rsid w:val="00264FED"/>
    <w:rsid w:val="00265222"/>
    <w:rsid w:val="00265D1E"/>
    <w:rsid w:val="0026775E"/>
    <w:rsid w:val="00270821"/>
    <w:rsid w:val="00271197"/>
    <w:rsid w:val="0027216C"/>
    <w:rsid w:val="00273B1F"/>
    <w:rsid w:val="00274438"/>
    <w:rsid w:val="0027583F"/>
    <w:rsid w:val="00275AD5"/>
    <w:rsid w:val="002760CF"/>
    <w:rsid w:val="002763B0"/>
    <w:rsid w:val="002813E6"/>
    <w:rsid w:val="00284F4A"/>
    <w:rsid w:val="0028532C"/>
    <w:rsid w:val="00285677"/>
    <w:rsid w:val="00285DCB"/>
    <w:rsid w:val="00286685"/>
    <w:rsid w:val="002873A4"/>
    <w:rsid w:val="00292676"/>
    <w:rsid w:val="00293B0A"/>
    <w:rsid w:val="00294064"/>
    <w:rsid w:val="002943B0"/>
    <w:rsid w:val="00294A05"/>
    <w:rsid w:val="00294F72"/>
    <w:rsid w:val="002951CE"/>
    <w:rsid w:val="0029542B"/>
    <w:rsid w:val="00297F9D"/>
    <w:rsid w:val="002A11FE"/>
    <w:rsid w:val="002A1347"/>
    <w:rsid w:val="002A183F"/>
    <w:rsid w:val="002A19F3"/>
    <w:rsid w:val="002A307F"/>
    <w:rsid w:val="002A59E2"/>
    <w:rsid w:val="002A63AD"/>
    <w:rsid w:val="002A76CE"/>
    <w:rsid w:val="002B0551"/>
    <w:rsid w:val="002B0745"/>
    <w:rsid w:val="002B0B57"/>
    <w:rsid w:val="002B0D18"/>
    <w:rsid w:val="002B1297"/>
    <w:rsid w:val="002B3079"/>
    <w:rsid w:val="002B593E"/>
    <w:rsid w:val="002C07B9"/>
    <w:rsid w:val="002C09B0"/>
    <w:rsid w:val="002C17CF"/>
    <w:rsid w:val="002C74E8"/>
    <w:rsid w:val="002D0164"/>
    <w:rsid w:val="002D07F3"/>
    <w:rsid w:val="002D133E"/>
    <w:rsid w:val="002D14DE"/>
    <w:rsid w:val="002D1D41"/>
    <w:rsid w:val="002D35A1"/>
    <w:rsid w:val="002D46E8"/>
    <w:rsid w:val="002E00EC"/>
    <w:rsid w:val="002E1900"/>
    <w:rsid w:val="002E1A16"/>
    <w:rsid w:val="002E4091"/>
    <w:rsid w:val="002E4A51"/>
    <w:rsid w:val="002E4E4F"/>
    <w:rsid w:val="002E5F67"/>
    <w:rsid w:val="002E63A8"/>
    <w:rsid w:val="002E6887"/>
    <w:rsid w:val="002E7A50"/>
    <w:rsid w:val="002F12FB"/>
    <w:rsid w:val="002F4A47"/>
    <w:rsid w:val="002F71BC"/>
    <w:rsid w:val="002F7BDC"/>
    <w:rsid w:val="00301A8A"/>
    <w:rsid w:val="00302657"/>
    <w:rsid w:val="003067A9"/>
    <w:rsid w:val="00310E10"/>
    <w:rsid w:val="003116A2"/>
    <w:rsid w:val="00311DAF"/>
    <w:rsid w:val="00311FF5"/>
    <w:rsid w:val="00312A8B"/>
    <w:rsid w:val="0032202D"/>
    <w:rsid w:val="00324407"/>
    <w:rsid w:val="00332C3D"/>
    <w:rsid w:val="00333BCA"/>
    <w:rsid w:val="00335626"/>
    <w:rsid w:val="00335C3E"/>
    <w:rsid w:val="00336542"/>
    <w:rsid w:val="00340537"/>
    <w:rsid w:val="00340F10"/>
    <w:rsid w:val="00340F67"/>
    <w:rsid w:val="00341B2F"/>
    <w:rsid w:val="00341C59"/>
    <w:rsid w:val="00341F0B"/>
    <w:rsid w:val="00343916"/>
    <w:rsid w:val="003441AD"/>
    <w:rsid w:val="00345B42"/>
    <w:rsid w:val="00347795"/>
    <w:rsid w:val="0035123F"/>
    <w:rsid w:val="00351391"/>
    <w:rsid w:val="003549A1"/>
    <w:rsid w:val="00355703"/>
    <w:rsid w:val="00356A07"/>
    <w:rsid w:val="00356AF4"/>
    <w:rsid w:val="0036147D"/>
    <w:rsid w:val="0036589F"/>
    <w:rsid w:val="00366B3A"/>
    <w:rsid w:val="00367291"/>
    <w:rsid w:val="00367526"/>
    <w:rsid w:val="0037118F"/>
    <w:rsid w:val="00373838"/>
    <w:rsid w:val="00375C80"/>
    <w:rsid w:val="00376277"/>
    <w:rsid w:val="0037681B"/>
    <w:rsid w:val="00376923"/>
    <w:rsid w:val="00380DB1"/>
    <w:rsid w:val="00380EE5"/>
    <w:rsid w:val="00385796"/>
    <w:rsid w:val="00387FAE"/>
    <w:rsid w:val="003937DC"/>
    <w:rsid w:val="00393BA6"/>
    <w:rsid w:val="00393D67"/>
    <w:rsid w:val="00394507"/>
    <w:rsid w:val="00394B21"/>
    <w:rsid w:val="00395160"/>
    <w:rsid w:val="003A0466"/>
    <w:rsid w:val="003A08FB"/>
    <w:rsid w:val="003A1BB7"/>
    <w:rsid w:val="003A5C93"/>
    <w:rsid w:val="003A5F16"/>
    <w:rsid w:val="003B0C0E"/>
    <w:rsid w:val="003B28C9"/>
    <w:rsid w:val="003B34F1"/>
    <w:rsid w:val="003B3B5A"/>
    <w:rsid w:val="003B3C55"/>
    <w:rsid w:val="003B5735"/>
    <w:rsid w:val="003B61C1"/>
    <w:rsid w:val="003B783E"/>
    <w:rsid w:val="003C01CA"/>
    <w:rsid w:val="003C29AE"/>
    <w:rsid w:val="003C3E5F"/>
    <w:rsid w:val="003C4DB0"/>
    <w:rsid w:val="003C6588"/>
    <w:rsid w:val="003C7197"/>
    <w:rsid w:val="003D08E5"/>
    <w:rsid w:val="003D2979"/>
    <w:rsid w:val="003D2D31"/>
    <w:rsid w:val="003D5A01"/>
    <w:rsid w:val="003D6A73"/>
    <w:rsid w:val="003E31F5"/>
    <w:rsid w:val="003E3480"/>
    <w:rsid w:val="003E6445"/>
    <w:rsid w:val="003F00BA"/>
    <w:rsid w:val="003F1917"/>
    <w:rsid w:val="003F5B81"/>
    <w:rsid w:val="003F68F9"/>
    <w:rsid w:val="003F69F5"/>
    <w:rsid w:val="004012C7"/>
    <w:rsid w:val="0040389F"/>
    <w:rsid w:val="00404453"/>
    <w:rsid w:val="00404894"/>
    <w:rsid w:val="004058E2"/>
    <w:rsid w:val="00405A0D"/>
    <w:rsid w:val="00406B77"/>
    <w:rsid w:val="00407F45"/>
    <w:rsid w:val="004105DD"/>
    <w:rsid w:val="004108A6"/>
    <w:rsid w:val="00413029"/>
    <w:rsid w:val="0041349C"/>
    <w:rsid w:val="00414C14"/>
    <w:rsid w:val="00417667"/>
    <w:rsid w:val="004222A0"/>
    <w:rsid w:val="0042481D"/>
    <w:rsid w:val="00425738"/>
    <w:rsid w:val="004257BD"/>
    <w:rsid w:val="004261B9"/>
    <w:rsid w:val="0043079A"/>
    <w:rsid w:val="004312CD"/>
    <w:rsid w:val="004334D0"/>
    <w:rsid w:val="00433C4F"/>
    <w:rsid w:val="004368EA"/>
    <w:rsid w:val="0044057E"/>
    <w:rsid w:val="00443D5A"/>
    <w:rsid w:val="004454A9"/>
    <w:rsid w:val="00450C29"/>
    <w:rsid w:val="00452B03"/>
    <w:rsid w:val="00452D26"/>
    <w:rsid w:val="004548C6"/>
    <w:rsid w:val="00455136"/>
    <w:rsid w:val="00457D68"/>
    <w:rsid w:val="00460527"/>
    <w:rsid w:val="004608B6"/>
    <w:rsid w:val="004631FD"/>
    <w:rsid w:val="00463595"/>
    <w:rsid w:val="00464EEC"/>
    <w:rsid w:val="00465ACF"/>
    <w:rsid w:val="0047289B"/>
    <w:rsid w:val="00473934"/>
    <w:rsid w:val="00473E98"/>
    <w:rsid w:val="00476290"/>
    <w:rsid w:val="00476572"/>
    <w:rsid w:val="00476B67"/>
    <w:rsid w:val="00480800"/>
    <w:rsid w:val="00482BF3"/>
    <w:rsid w:val="004842F2"/>
    <w:rsid w:val="00484D13"/>
    <w:rsid w:val="004871D9"/>
    <w:rsid w:val="004906B4"/>
    <w:rsid w:val="00492710"/>
    <w:rsid w:val="004939C9"/>
    <w:rsid w:val="00495291"/>
    <w:rsid w:val="004979AD"/>
    <w:rsid w:val="004A14D2"/>
    <w:rsid w:val="004A26CF"/>
    <w:rsid w:val="004A37BE"/>
    <w:rsid w:val="004A629A"/>
    <w:rsid w:val="004A658F"/>
    <w:rsid w:val="004A7689"/>
    <w:rsid w:val="004B0EDC"/>
    <w:rsid w:val="004B13D6"/>
    <w:rsid w:val="004B3A7F"/>
    <w:rsid w:val="004B4379"/>
    <w:rsid w:val="004B4BD3"/>
    <w:rsid w:val="004B53E9"/>
    <w:rsid w:val="004B79BE"/>
    <w:rsid w:val="004C00EE"/>
    <w:rsid w:val="004C21A1"/>
    <w:rsid w:val="004C3085"/>
    <w:rsid w:val="004C4B1D"/>
    <w:rsid w:val="004C5815"/>
    <w:rsid w:val="004C739A"/>
    <w:rsid w:val="004C7C57"/>
    <w:rsid w:val="004D198D"/>
    <w:rsid w:val="004D3DA8"/>
    <w:rsid w:val="004D40A5"/>
    <w:rsid w:val="004D4CF6"/>
    <w:rsid w:val="004D52A5"/>
    <w:rsid w:val="004D6FC7"/>
    <w:rsid w:val="004E0D14"/>
    <w:rsid w:val="004E1D4A"/>
    <w:rsid w:val="004E2F5E"/>
    <w:rsid w:val="004E39C4"/>
    <w:rsid w:val="004E5E6D"/>
    <w:rsid w:val="004E75AB"/>
    <w:rsid w:val="004E7CCF"/>
    <w:rsid w:val="004F03A3"/>
    <w:rsid w:val="004F06D2"/>
    <w:rsid w:val="004F2092"/>
    <w:rsid w:val="004F2504"/>
    <w:rsid w:val="004F2B02"/>
    <w:rsid w:val="004F6BEF"/>
    <w:rsid w:val="00501B28"/>
    <w:rsid w:val="0050341B"/>
    <w:rsid w:val="00503861"/>
    <w:rsid w:val="00503D52"/>
    <w:rsid w:val="00505415"/>
    <w:rsid w:val="00511250"/>
    <w:rsid w:val="005118D0"/>
    <w:rsid w:val="00511AEA"/>
    <w:rsid w:val="0051253A"/>
    <w:rsid w:val="00512D3D"/>
    <w:rsid w:val="00513945"/>
    <w:rsid w:val="00513961"/>
    <w:rsid w:val="005144BE"/>
    <w:rsid w:val="005157DC"/>
    <w:rsid w:val="005164E5"/>
    <w:rsid w:val="0052196B"/>
    <w:rsid w:val="005232A5"/>
    <w:rsid w:val="0052367C"/>
    <w:rsid w:val="005243CF"/>
    <w:rsid w:val="00525826"/>
    <w:rsid w:val="00525D71"/>
    <w:rsid w:val="0053186D"/>
    <w:rsid w:val="0053208A"/>
    <w:rsid w:val="00533576"/>
    <w:rsid w:val="00533DC6"/>
    <w:rsid w:val="00534454"/>
    <w:rsid w:val="00534810"/>
    <w:rsid w:val="005350D0"/>
    <w:rsid w:val="00535809"/>
    <w:rsid w:val="00535D1A"/>
    <w:rsid w:val="00536680"/>
    <w:rsid w:val="005427D1"/>
    <w:rsid w:val="00543237"/>
    <w:rsid w:val="005443AB"/>
    <w:rsid w:val="00544AA3"/>
    <w:rsid w:val="0054547C"/>
    <w:rsid w:val="00545849"/>
    <w:rsid w:val="005458FC"/>
    <w:rsid w:val="00546632"/>
    <w:rsid w:val="00547692"/>
    <w:rsid w:val="005478ED"/>
    <w:rsid w:val="005505B9"/>
    <w:rsid w:val="00550F3B"/>
    <w:rsid w:val="00552BFA"/>
    <w:rsid w:val="00552DD9"/>
    <w:rsid w:val="005536C2"/>
    <w:rsid w:val="00560C4D"/>
    <w:rsid w:val="005620AB"/>
    <w:rsid w:val="00562A82"/>
    <w:rsid w:val="00562EFA"/>
    <w:rsid w:val="005653CD"/>
    <w:rsid w:val="005660BE"/>
    <w:rsid w:val="00566142"/>
    <w:rsid w:val="00566605"/>
    <w:rsid w:val="0057152E"/>
    <w:rsid w:val="005748B0"/>
    <w:rsid w:val="00575DDB"/>
    <w:rsid w:val="00577492"/>
    <w:rsid w:val="0058083D"/>
    <w:rsid w:val="00580B1E"/>
    <w:rsid w:val="005817E1"/>
    <w:rsid w:val="00581B62"/>
    <w:rsid w:val="00582173"/>
    <w:rsid w:val="0058224F"/>
    <w:rsid w:val="0058439E"/>
    <w:rsid w:val="00586EAF"/>
    <w:rsid w:val="00587283"/>
    <w:rsid w:val="00591137"/>
    <w:rsid w:val="00591398"/>
    <w:rsid w:val="00595AE8"/>
    <w:rsid w:val="00596B96"/>
    <w:rsid w:val="0059779C"/>
    <w:rsid w:val="005A43E8"/>
    <w:rsid w:val="005A560F"/>
    <w:rsid w:val="005A7C89"/>
    <w:rsid w:val="005B1448"/>
    <w:rsid w:val="005B18D7"/>
    <w:rsid w:val="005B1BA7"/>
    <w:rsid w:val="005B2AEF"/>
    <w:rsid w:val="005B59FC"/>
    <w:rsid w:val="005B60C7"/>
    <w:rsid w:val="005B6A42"/>
    <w:rsid w:val="005C0E15"/>
    <w:rsid w:val="005C1209"/>
    <w:rsid w:val="005C1473"/>
    <w:rsid w:val="005C1522"/>
    <w:rsid w:val="005C1EE9"/>
    <w:rsid w:val="005C30FE"/>
    <w:rsid w:val="005C31A5"/>
    <w:rsid w:val="005C32C7"/>
    <w:rsid w:val="005C6129"/>
    <w:rsid w:val="005C669E"/>
    <w:rsid w:val="005C7541"/>
    <w:rsid w:val="005C76E8"/>
    <w:rsid w:val="005C78C1"/>
    <w:rsid w:val="005C78E7"/>
    <w:rsid w:val="005D05A1"/>
    <w:rsid w:val="005D1FA4"/>
    <w:rsid w:val="005D28AD"/>
    <w:rsid w:val="005D2969"/>
    <w:rsid w:val="005D4387"/>
    <w:rsid w:val="005D5157"/>
    <w:rsid w:val="005D59E1"/>
    <w:rsid w:val="005D5F65"/>
    <w:rsid w:val="005D727D"/>
    <w:rsid w:val="005E1009"/>
    <w:rsid w:val="005E2A6B"/>
    <w:rsid w:val="005E314F"/>
    <w:rsid w:val="005E479D"/>
    <w:rsid w:val="005E4CB2"/>
    <w:rsid w:val="005E4FD3"/>
    <w:rsid w:val="005E7D75"/>
    <w:rsid w:val="005F1685"/>
    <w:rsid w:val="005F22C6"/>
    <w:rsid w:val="005F4254"/>
    <w:rsid w:val="005F6858"/>
    <w:rsid w:val="005F6ACC"/>
    <w:rsid w:val="005F6BE1"/>
    <w:rsid w:val="005F726C"/>
    <w:rsid w:val="00603ADA"/>
    <w:rsid w:val="006046EC"/>
    <w:rsid w:val="00604834"/>
    <w:rsid w:val="00605102"/>
    <w:rsid w:val="00606D6C"/>
    <w:rsid w:val="006111E3"/>
    <w:rsid w:val="00613D96"/>
    <w:rsid w:val="00613F97"/>
    <w:rsid w:val="006165EF"/>
    <w:rsid w:val="006209F3"/>
    <w:rsid w:val="00621367"/>
    <w:rsid w:val="006215F6"/>
    <w:rsid w:val="00624DA6"/>
    <w:rsid w:val="00625CED"/>
    <w:rsid w:val="006263E7"/>
    <w:rsid w:val="00626E22"/>
    <w:rsid w:val="00627030"/>
    <w:rsid w:val="0063062F"/>
    <w:rsid w:val="00631F24"/>
    <w:rsid w:val="006323F6"/>
    <w:rsid w:val="00632782"/>
    <w:rsid w:val="006339C3"/>
    <w:rsid w:val="0063500F"/>
    <w:rsid w:val="00637AC9"/>
    <w:rsid w:val="006408B9"/>
    <w:rsid w:val="00640A24"/>
    <w:rsid w:val="00643332"/>
    <w:rsid w:val="0064368C"/>
    <w:rsid w:val="006438A3"/>
    <w:rsid w:val="006465EA"/>
    <w:rsid w:val="00646B42"/>
    <w:rsid w:val="00646C1F"/>
    <w:rsid w:val="0065199D"/>
    <w:rsid w:val="006539D1"/>
    <w:rsid w:val="006546C2"/>
    <w:rsid w:val="0065470A"/>
    <w:rsid w:val="006547CD"/>
    <w:rsid w:val="00654F35"/>
    <w:rsid w:val="00655BF8"/>
    <w:rsid w:val="00656E96"/>
    <w:rsid w:val="00657BD6"/>
    <w:rsid w:val="006608E5"/>
    <w:rsid w:val="00660B4E"/>
    <w:rsid w:val="0067002D"/>
    <w:rsid w:val="00670636"/>
    <w:rsid w:val="006708B4"/>
    <w:rsid w:val="006714B7"/>
    <w:rsid w:val="00671E33"/>
    <w:rsid w:val="00674405"/>
    <w:rsid w:val="00676275"/>
    <w:rsid w:val="00677DCB"/>
    <w:rsid w:val="006826E9"/>
    <w:rsid w:val="00683140"/>
    <w:rsid w:val="00683337"/>
    <w:rsid w:val="006838AB"/>
    <w:rsid w:val="0068505A"/>
    <w:rsid w:val="006850F8"/>
    <w:rsid w:val="00685808"/>
    <w:rsid w:val="00687B31"/>
    <w:rsid w:val="006912A1"/>
    <w:rsid w:val="0069184D"/>
    <w:rsid w:val="00692207"/>
    <w:rsid w:val="00693D48"/>
    <w:rsid w:val="00694919"/>
    <w:rsid w:val="00694A2A"/>
    <w:rsid w:val="00694AAD"/>
    <w:rsid w:val="00697E60"/>
    <w:rsid w:val="006A0BE5"/>
    <w:rsid w:val="006A1A69"/>
    <w:rsid w:val="006A2CAB"/>
    <w:rsid w:val="006A2D57"/>
    <w:rsid w:val="006A3D20"/>
    <w:rsid w:val="006A6297"/>
    <w:rsid w:val="006A72E1"/>
    <w:rsid w:val="006A7F13"/>
    <w:rsid w:val="006B3CE2"/>
    <w:rsid w:val="006B4752"/>
    <w:rsid w:val="006B4E8D"/>
    <w:rsid w:val="006B5EAB"/>
    <w:rsid w:val="006B6264"/>
    <w:rsid w:val="006B62FA"/>
    <w:rsid w:val="006B70A7"/>
    <w:rsid w:val="006B7BEB"/>
    <w:rsid w:val="006C149F"/>
    <w:rsid w:val="006C20E7"/>
    <w:rsid w:val="006C224C"/>
    <w:rsid w:val="006C2D75"/>
    <w:rsid w:val="006C4FE4"/>
    <w:rsid w:val="006C5CF3"/>
    <w:rsid w:val="006C6E19"/>
    <w:rsid w:val="006C7D53"/>
    <w:rsid w:val="006D09A2"/>
    <w:rsid w:val="006D1E3D"/>
    <w:rsid w:val="006D5827"/>
    <w:rsid w:val="006D6A1C"/>
    <w:rsid w:val="006E1978"/>
    <w:rsid w:val="006E40AE"/>
    <w:rsid w:val="006E4E20"/>
    <w:rsid w:val="006E584D"/>
    <w:rsid w:val="006E77C4"/>
    <w:rsid w:val="006F10C9"/>
    <w:rsid w:val="006F2D56"/>
    <w:rsid w:val="006F3808"/>
    <w:rsid w:val="006F422F"/>
    <w:rsid w:val="006F5F7C"/>
    <w:rsid w:val="006F68B7"/>
    <w:rsid w:val="006F7289"/>
    <w:rsid w:val="006F7CB7"/>
    <w:rsid w:val="00700240"/>
    <w:rsid w:val="00704332"/>
    <w:rsid w:val="0070434D"/>
    <w:rsid w:val="0070472F"/>
    <w:rsid w:val="00704D3A"/>
    <w:rsid w:val="00705759"/>
    <w:rsid w:val="00706DC4"/>
    <w:rsid w:val="0070727B"/>
    <w:rsid w:val="00710B7E"/>
    <w:rsid w:val="00713CDB"/>
    <w:rsid w:val="00714701"/>
    <w:rsid w:val="007169B0"/>
    <w:rsid w:val="00721BAA"/>
    <w:rsid w:val="007228C5"/>
    <w:rsid w:val="00723412"/>
    <w:rsid w:val="00723B53"/>
    <w:rsid w:val="00727FBD"/>
    <w:rsid w:val="0073121E"/>
    <w:rsid w:val="007312EA"/>
    <w:rsid w:val="0073200C"/>
    <w:rsid w:val="00732BD5"/>
    <w:rsid w:val="00733536"/>
    <w:rsid w:val="007423AD"/>
    <w:rsid w:val="00742798"/>
    <w:rsid w:val="00742843"/>
    <w:rsid w:val="00744A4D"/>
    <w:rsid w:val="007456A6"/>
    <w:rsid w:val="00745E5E"/>
    <w:rsid w:val="00746A0D"/>
    <w:rsid w:val="00747231"/>
    <w:rsid w:val="00747243"/>
    <w:rsid w:val="0075338F"/>
    <w:rsid w:val="007546B6"/>
    <w:rsid w:val="0076058F"/>
    <w:rsid w:val="00763DA7"/>
    <w:rsid w:val="007648AB"/>
    <w:rsid w:val="00765991"/>
    <w:rsid w:val="00765B3D"/>
    <w:rsid w:val="00765D5B"/>
    <w:rsid w:val="00766506"/>
    <w:rsid w:val="00767D1C"/>
    <w:rsid w:val="00767E41"/>
    <w:rsid w:val="00771D6C"/>
    <w:rsid w:val="0077225D"/>
    <w:rsid w:val="00773306"/>
    <w:rsid w:val="007737B5"/>
    <w:rsid w:val="007814DA"/>
    <w:rsid w:val="00781E2E"/>
    <w:rsid w:val="00782CA0"/>
    <w:rsid w:val="00784348"/>
    <w:rsid w:val="00784829"/>
    <w:rsid w:val="00790C9E"/>
    <w:rsid w:val="00791C68"/>
    <w:rsid w:val="007920AE"/>
    <w:rsid w:val="00792586"/>
    <w:rsid w:val="007925A0"/>
    <w:rsid w:val="00794271"/>
    <w:rsid w:val="00796114"/>
    <w:rsid w:val="0079764E"/>
    <w:rsid w:val="007A0B21"/>
    <w:rsid w:val="007A100F"/>
    <w:rsid w:val="007A2573"/>
    <w:rsid w:val="007A32D8"/>
    <w:rsid w:val="007A3E43"/>
    <w:rsid w:val="007A42B8"/>
    <w:rsid w:val="007A6208"/>
    <w:rsid w:val="007A79EA"/>
    <w:rsid w:val="007B0915"/>
    <w:rsid w:val="007B0CC1"/>
    <w:rsid w:val="007B1418"/>
    <w:rsid w:val="007B3C3B"/>
    <w:rsid w:val="007B5F92"/>
    <w:rsid w:val="007B624A"/>
    <w:rsid w:val="007B70CD"/>
    <w:rsid w:val="007B7876"/>
    <w:rsid w:val="007C0471"/>
    <w:rsid w:val="007C2460"/>
    <w:rsid w:val="007C30CD"/>
    <w:rsid w:val="007C38DE"/>
    <w:rsid w:val="007C68D1"/>
    <w:rsid w:val="007C6F6D"/>
    <w:rsid w:val="007C767B"/>
    <w:rsid w:val="007C7862"/>
    <w:rsid w:val="007D00C8"/>
    <w:rsid w:val="007D0EC4"/>
    <w:rsid w:val="007D1A00"/>
    <w:rsid w:val="007D263D"/>
    <w:rsid w:val="007D5784"/>
    <w:rsid w:val="007D5BC2"/>
    <w:rsid w:val="007E228E"/>
    <w:rsid w:val="007E2A8B"/>
    <w:rsid w:val="007E2FCB"/>
    <w:rsid w:val="007E47C8"/>
    <w:rsid w:val="007E4D1F"/>
    <w:rsid w:val="007E50A2"/>
    <w:rsid w:val="007E59DF"/>
    <w:rsid w:val="007E69AD"/>
    <w:rsid w:val="007E6ED9"/>
    <w:rsid w:val="007F0D7C"/>
    <w:rsid w:val="007F13C7"/>
    <w:rsid w:val="007F171B"/>
    <w:rsid w:val="007F259B"/>
    <w:rsid w:val="007F5786"/>
    <w:rsid w:val="007F5ED9"/>
    <w:rsid w:val="007F7BC0"/>
    <w:rsid w:val="0080045C"/>
    <w:rsid w:val="008007A6"/>
    <w:rsid w:val="008019B2"/>
    <w:rsid w:val="00802225"/>
    <w:rsid w:val="008028FB"/>
    <w:rsid w:val="008071A5"/>
    <w:rsid w:val="00807818"/>
    <w:rsid w:val="00807DCD"/>
    <w:rsid w:val="008105A3"/>
    <w:rsid w:val="008132A5"/>
    <w:rsid w:val="00814BDE"/>
    <w:rsid w:val="008155A0"/>
    <w:rsid w:val="008162CA"/>
    <w:rsid w:val="00820213"/>
    <w:rsid w:val="00820F4B"/>
    <w:rsid w:val="00820F51"/>
    <w:rsid w:val="0082352F"/>
    <w:rsid w:val="0082594D"/>
    <w:rsid w:val="00825952"/>
    <w:rsid w:val="00826BEB"/>
    <w:rsid w:val="00826BFD"/>
    <w:rsid w:val="00830905"/>
    <w:rsid w:val="00833C54"/>
    <w:rsid w:val="00835333"/>
    <w:rsid w:val="00835348"/>
    <w:rsid w:val="00840970"/>
    <w:rsid w:val="008426FC"/>
    <w:rsid w:val="008458DC"/>
    <w:rsid w:val="00846192"/>
    <w:rsid w:val="00846207"/>
    <w:rsid w:val="00846352"/>
    <w:rsid w:val="00846805"/>
    <w:rsid w:val="008510BC"/>
    <w:rsid w:val="0085251D"/>
    <w:rsid w:val="008541A5"/>
    <w:rsid w:val="00855164"/>
    <w:rsid w:val="00856648"/>
    <w:rsid w:val="00857F9B"/>
    <w:rsid w:val="00860BFA"/>
    <w:rsid w:val="00861C90"/>
    <w:rsid w:val="00862500"/>
    <w:rsid w:val="00862FE2"/>
    <w:rsid w:val="008647A8"/>
    <w:rsid w:val="00866E64"/>
    <w:rsid w:val="0087340C"/>
    <w:rsid w:val="00875F93"/>
    <w:rsid w:val="0088069F"/>
    <w:rsid w:val="0088091A"/>
    <w:rsid w:val="00880C45"/>
    <w:rsid w:val="008813DD"/>
    <w:rsid w:val="008816AD"/>
    <w:rsid w:val="00886593"/>
    <w:rsid w:val="00890427"/>
    <w:rsid w:val="00890592"/>
    <w:rsid w:val="00890B1D"/>
    <w:rsid w:val="008915EC"/>
    <w:rsid w:val="0089540A"/>
    <w:rsid w:val="0089598F"/>
    <w:rsid w:val="00897AA4"/>
    <w:rsid w:val="008A1BCF"/>
    <w:rsid w:val="008A5ADA"/>
    <w:rsid w:val="008A6BEA"/>
    <w:rsid w:val="008A7E03"/>
    <w:rsid w:val="008B227E"/>
    <w:rsid w:val="008B387E"/>
    <w:rsid w:val="008B520B"/>
    <w:rsid w:val="008B6702"/>
    <w:rsid w:val="008B67D7"/>
    <w:rsid w:val="008B772C"/>
    <w:rsid w:val="008B79CE"/>
    <w:rsid w:val="008B7A5E"/>
    <w:rsid w:val="008C0D89"/>
    <w:rsid w:val="008C2E47"/>
    <w:rsid w:val="008C3AF6"/>
    <w:rsid w:val="008C5880"/>
    <w:rsid w:val="008C6A8B"/>
    <w:rsid w:val="008C6AE1"/>
    <w:rsid w:val="008D0221"/>
    <w:rsid w:val="008D08EA"/>
    <w:rsid w:val="008D344E"/>
    <w:rsid w:val="008E023C"/>
    <w:rsid w:val="008E14DC"/>
    <w:rsid w:val="008E2614"/>
    <w:rsid w:val="008E2654"/>
    <w:rsid w:val="008E2DD0"/>
    <w:rsid w:val="008E37D5"/>
    <w:rsid w:val="008E7241"/>
    <w:rsid w:val="008E7DFF"/>
    <w:rsid w:val="008F14A9"/>
    <w:rsid w:val="008F365F"/>
    <w:rsid w:val="008F7829"/>
    <w:rsid w:val="008F7A39"/>
    <w:rsid w:val="00900C94"/>
    <w:rsid w:val="009034A6"/>
    <w:rsid w:val="0090448A"/>
    <w:rsid w:val="00904805"/>
    <w:rsid w:val="00904C1D"/>
    <w:rsid w:val="00904FDF"/>
    <w:rsid w:val="00906BEA"/>
    <w:rsid w:val="0090702B"/>
    <w:rsid w:val="00907435"/>
    <w:rsid w:val="009078F1"/>
    <w:rsid w:val="00913858"/>
    <w:rsid w:val="009149F8"/>
    <w:rsid w:val="00914A80"/>
    <w:rsid w:val="00915014"/>
    <w:rsid w:val="00917D08"/>
    <w:rsid w:val="009201C1"/>
    <w:rsid w:val="00920608"/>
    <w:rsid w:val="0092086B"/>
    <w:rsid w:val="0092676C"/>
    <w:rsid w:val="009345B0"/>
    <w:rsid w:val="00937057"/>
    <w:rsid w:val="0094082E"/>
    <w:rsid w:val="00940D3B"/>
    <w:rsid w:val="00942547"/>
    <w:rsid w:val="00944B04"/>
    <w:rsid w:val="009454C0"/>
    <w:rsid w:val="00945AE1"/>
    <w:rsid w:val="00946206"/>
    <w:rsid w:val="009466D3"/>
    <w:rsid w:val="00951233"/>
    <w:rsid w:val="009517CA"/>
    <w:rsid w:val="00951C5C"/>
    <w:rsid w:val="009529A4"/>
    <w:rsid w:val="009535B8"/>
    <w:rsid w:val="00953AB3"/>
    <w:rsid w:val="00954518"/>
    <w:rsid w:val="009553B8"/>
    <w:rsid w:val="0095574A"/>
    <w:rsid w:val="00957C42"/>
    <w:rsid w:val="00961514"/>
    <w:rsid w:val="00962017"/>
    <w:rsid w:val="00962598"/>
    <w:rsid w:val="00962802"/>
    <w:rsid w:val="009631D9"/>
    <w:rsid w:val="00965CD2"/>
    <w:rsid w:val="0096705C"/>
    <w:rsid w:val="009716AC"/>
    <w:rsid w:val="00972406"/>
    <w:rsid w:val="00973235"/>
    <w:rsid w:val="00982CAE"/>
    <w:rsid w:val="009833D6"/>
    <w:rsid w:val="00990486"/>
    <w:rsid w:val="00992365"/>
    <w:rsid w:val="00994202"/>
    <w:rsid w:val="009946E1"/>
    <w:rsid w:val="00994CCA"/>
    <w:rsid w:val="0099634B"/>
    <w:rsid w:val="00996915"/>
    <w:rsid w:val="009A10A0"/>
    <w:rsid w:val="009A20AA"/>
    <w:rsid w:val="009A3A01"/>
    <w:rsid w:val="009A4B6E"/>
    <w:rsid w:val="009A6273"/>
    <w:rsid w:val="009A7BE9"/>
    <w:rsid w:val="009B1229"/>
    <w:rsid w:val="009B1695"/>
    <w:rsid w:val="009B18F5"/>
    <w:rsid w:val="009B1918"/>
    <w:rsid w:val="009B246B"/>
    <w:rsid w:val="009B2C2C"/>
    <w:rsid w:val="009B3EC3"/>
    <w:rsid w:val="009B5E76"/>
    <w:rsid w:val="009B6E57"/>
    <w:rsid w:val="009C1BCC"/>
    <w:rsid w:val="009C3943"/>
    <w:rsid w:val="009C41A6"/>
    <w:rsid w:val="009C5D40"/>
    <w:rsid w:val="009C5E73"/>
    <w:rsid w:val="009D1977"/>
    <w:rsid w:val="009D1C04"/>
    <w:rsid w:val="009D3293"/>
    <w:rsid w:val="009D5393"/>
    <w:rsid w:val="009D5D21"/>
    <w:rsid w:val="009D6EC2"/>
    <w:rsid w:val="009D7295"/>
    <w:rsid w:val="009E0B2D"/>
    <w:rsid w:val="009E336A"/>
    <w:rsid w:val="009E50C8"/>
    <w:rsid w:val="009E5A76"/>
    <w:rsid w:val="009E5FA9"/>
    <w:rsid w:val="009E60A3"/>
    <w:rsid w:val="009E777A"/>
    <w:rsid w:val="009E7F50"/>
    <w:rsid w:val="009F06F4"/>
    <w:rsid w:val="009F0B70"/>
    <w:rsid w:val="009F0CBD"/>
    <w:rsid w:val="009F112D"/>
    <w:rsid w:val="009F1506"/>
    <w:rsid w:val="009F25CC"/>
    <w:rsid w:val="009F46F9"/>
    <w:rsid w:val="00A00DDB"/>
    <w:rsid w:val="00A0244F"/>
    <w:rsid w:val="00A04362"/>
    <w:rsid w:val="00A05465"/>
    <w:rsid w:val="00A06197"/>
    <w:rsid w:val="00A070DB"/>
    <w:rsid w:val="00A07982"/>
    <w:rsid w:val="00A11832"/>
    <w:rsid w:val="00A1187C"/>
    <w:rsid w:val="00A11B13"/>
    <w:rsid w:val="00A15406"/>
    <w:rsid w:val="00A174ED"/>
    <w:rsid w:val="00A17E53"/>
    <w:rsid w:val="00A23D10"/>
    <w:rsid w:val="00A25A51"/>
    <w:rsid w:val="00A260BA"/>
    <w:rsid w:val="00A2651D"/>
    <w:rsid w:val="00A278EC"/>
    <w:rsid w:val="00A3222B"/>
    <w:rsid w:val="00A328D8"/>
    <w:rsid w:val="00A32DF5"/>
    <w:rsid w:val="00A32E11"/>
    <w:rsid w:val="00A37D4E"/>
    <w:rsid w:val="00A37E0F"/>
    <w:rsid w:val="00A41329"/>
    <w:rsid w:val="00A415E3"/>
    <w:rsid w:val="00A43E7B"/>
    <w:rsid w:val="00A442C5"/>
    <w:rsid w:val="00A466D6"/>
    <w:rsid w:val="00A46996"/>
    <w:rsid w:val="00A47672"/>
    <w:rsid w:val="00A51F04"/>
    <w:rsid w:val="00A53D7C"/>
    <w:rsid w:val="00A55785"/>
    <w:rsid w:val="00A5690A"/>
    <w:rsid w:val="00A5717D"/>
    <w:rsid w:val="00A571B0"/>
    <w:rsid w:val="00A5795F"/>
    <w:rsid w:val="00A57CFB"/>
    <w:rsid w:val="00A60210"/>
    <w:rsid w:val="00A61EFA"/>
    <w:rsid w:val="00A63898"/>
    <w:rsid w:val="00A67C0B"/>
    <w:rsid w:val="00A704C0"/>
    <w:rsid w:val="00A70891"/>
    <w:rsid w:val="00A70ADD"/>
    <w:rsid w:val="00A719B8"/>
    <w:rsid w:val="00A73DC1"/>
    <w:rsid w:val="00A74615"/>
    <w:rsid w:val="00A765E0"/>
    <w:rsid w:val="00A8338F"/>
    <w:rsid w:val="00A85404"/>
    <w:rsid w:val="00A875F9"/>
    <w:rsid w:val="00A901B7"/>
    <w:rsid w:val="00A908BD"/>
    <w:rsid w:val="00A92E51"/>
    <w:rsid w:val="00A942AF"/>
    <w:rsid w:val="00A959A4"/>
    <w:rsid w:val="00A95CB8"/>
    <w:rsid w:val="00A96EB2"/>
    <w:rsid w:val="00A97D57"/>
    <w:rsid w:val="00AA0657"/>
    <w:rsid w:val="00AA27C2"/>
    <w:rsid w:val="00AA3E39"/>
    <w:rsid w:val="00AA580E"/>
    <w:rsid w:val="00AA7A84"/>
    <w:rsid w:val="00AA7A86"/>
    <w:rsid w:val="00AA7D1B"/>
    <w:rsid w:val="00AB1702"/>
    <w:rsid w:val="00AB18C3"/>
    <w:rsid w:val="00AB2E1C"/>
    <w:rsid w:val="00AB49B9"/>
    <w:rsid w:val="00AB54C2"/>
    <w:rsid w:val="00AB5599"/>
    <w:rsid w:val="00AC06CF"/>
    <w:rsid w:val="00AC160F"/>
    <w:rsid w:val="00AC1852"/>
    <w:rsid w:val="00AC1CED"/>
    <w:rsid w:val="00AC1E98"/>
    <w:rsid w:val="00AC2031"/>
    <w:rsid w:val="00AC62A1"/>
    <w:rsid w:val="00AC68F7"/>
    <w:rsid w:val="00AC6C60"/>
    <w:rsid w:val="00AC7400"/>
    <w:rsid w:val="00AC7D08"/>
    <w:rsid w:val="00AD002B"/>
    <w:rsid w:val="00AD0EFB"/>
    <w:rsid w:val="00AD1C7A"/>
    <w:rsid w:val="00AD2361"/>
    <w:rsid w:val="00AD2471"/>
    <w:rsid w:val="00AD251E"/>
    <w:rsid w:val="00AD38A7"/>
    <w:rsid w:val="00AD3CDA"/>
    <w:rsid w:val="00AD40A2"/>
    <w:rsid w:val="00AD57BC"/>
    <w:rsid w:val="00AD7424"/>
    <w:rsid w:val="00AE1C25"/>
    <w:rsid w:val="00AE2C0A"/>
    <w:rsid w:val="00AE369B"/>
    <w:rsid w:val="00AE38FE"/>
    <w:rsid w:val="00AE3DC8"/>
    <w:rsid w:val="00AE6280"/>
    <w:rsid w:val="00AE77E7"/>
    <w:rsid w:val="00AF0883"/>
    <w:rsid w:val="00B05B13"/>
    <w:rsid w:val="00B12188"/>
    <w:rsid w:val="00B12AB1"/>
    <w:rsid w:val="00B13237"/>
    <w:rsid w:val="00B13386"/>
    <w:rsid w:val="00B1363F"/>
    <w:rsid w:val="00B1392C"/>
    <w:rsid w:val="00B143B5"/>
    <w:rsid w:val="00B15570"/>
    <w:rsid w:val="00B20349"/>
    <w:rsid w:val="00B207AA"/>
    <w:rsid w:val="00B22627"/>
    <w:rsid w:val="00B230D8"/>
    <w:rsid w:val="00B2435C"/>
    <w:rsid w:val="00B24830"/>
    <w:rsid w:val="00B25301"/>
    <w:rsid w:val="00B25484"/>
    <w:rsid w:val="00B31FFB"/>
    <w:rsid w:val="00B32192"/>
    <w:rsid w:val="00B328CD"/>
    <w:rsid w:val="00B34182"/>
    <w:rsid w:val="00B371F2"/>
    <w:rsid w:val="00B41685"/>
    <w:rsid w:val="00B457C5"/>
    <w:rsid w:val="00B46EAC"/>
    <w:rsid w:val="00B47702"/>
    <w:rsid w:val="00B50DD3"/>
    <w:rsid w:val="00B511B6"/>
    <w:rsid w:val="00B511F9"/>
    <w:rsid w:val="00B52DC1"/>
    <w:rsid w:val="00B54181"/>
    <w:rsid w:val="00B54191"/>
    <w:rsid w:val="00B608A7"/>
    <w:rsid w:val="00B61286"/>
    <w:rsid w:val="00B63019"/>
    <w:rsid w:val="00B63B05"/>
    <w:rsid w:val="00B656C7"/>
    <w:rsid w:val="00B65B42"/>
    <w:rsid w:val="00B703C1"/>
    <w:rsid w:val="00B719F2"/>
    <w:rsid w:val="00B723F7"/>
    <w:rsid w:val="00B726FF"/>
    <w:rsid w:val="00B72B32"/>
    <w:rsid w:val="00B73296"/>
    <w:rsid w:val="00B747E6"/>
    <w:rsid w:val="00B75E0E"/>
    <w:rsid w:val="00B7657B"/>
    <w:rsid w:val="00B76D24"/>
    <w:rsid w:val="00B776DE"/>
    <w:rsid w:val="00B807A7"/>
    <w:rsid w:val="00B81C19"/>
    <w:rsid w:val="00B829CB"/>
    <w:rsid w:val="00B849BA"/>
    <w:rsid w:val="00B86B96"/>
    <w:rsid w:val="00B87718"/>
    <w:rsid w:val="00B91F5D"/>
    <w:rsid w:val="00B926C3"/>
    <w:rsid w:val="00B93586"/>
    <w:rsid w:val="00B946C5"/>
    <w:rsid w:val="00B96F88"/>
    <w:rsid w:val="00B97719"/>
    <w:rsid w:val="00BA1DE2"/>
    <w:rsid w:val="00BA2FE0"/>
    <w:rsid w:val="00BA6674"/>
    <w:rsid w:val="00BA6DDB"/>
    <w:rsid w:val="00BA783D"/>
    <w:rsid w:val="00BB220D"/>
    <w:rsid w:val="00BB2872"/>
    <w:rsid w:val="00BB2B8E"/>
    <w:rsid w:val="00BB3402"/>
    <w:rsid w:val="00BB4778"/>
    <w:rsid w:val="00BB4E6D"/>
    <w:rsid w:val="00BB59A9"/>
    <w:rsid w:val="00BB737D"/>
    <w:rsid w:val="00BC3CB7"/>
    <w:rsid w:val="00BC44A3"/>
    <w:rsid w:val="00BC4B7A"/>
    <w:rsid w:val="00BC7798"/>
    <w:rsid w:val="00BD11A5"/>
    <w:rsid w:val="00BD3840"/>
    <w:rsid w:val="00BD4890"/>
    <w:rsid w:val="00BD4F59"/>
    <w:rsid w:val="00BD5319"/>
    <w:rsid w:val="00BE0BA2"/>
    <w:rsid w:val="00BE0C43"/>
    <w:rsid w:val="00BE0EE9"/>
    <w:rsid w:val="00BE510C"/>
    <w:rsid w:val="00BE60CF"/>
    <w:rsid w:val="00BE683D"/>
    <w:rsid w:val="00BE7543"/>
    <w:rsid w:val="00BE755C"/>
    <w:rsid w:val="00BE7A9E"/>
    <w:rsid w:val="00BF0365"/>
    <w:rsid w:val="00BF0889"/>
    <w:rsid w:val="00BF1BB2"/>
    <w:rsid w:val="00BF4B39"/>
    <w:rsid w:val="00BF5421"/>
    <w:rsid w:val="00BF553B"/>
    <w:rsid w:val="00BF7A08"/>
    <w:rsid w:val="00C0161A"/>
    <w:rsid w:val="00C02D66"/>
    <w:rsid w:val="00C03110"/>
    <w:rsid w:val="00C036E2"/>
    <w:rsid w:val="00C03CFB"/>
    <w:rsid w:val="00C042BA"/>
    <w:rsid w:val="00C0531C"/>
    <w:rsid w:val="00C055F3"/>
    <w:rsid w:val="00C118D0"/>
    <w:rsid w:val="00C11977"/>
    <w:rsid w:val="00C13234"/>
    <w:rsid w:val="00C1387F"/>
    <w:rsid w:val="00C13CDC"/>
    <w:rsid w:val="00C13D82"/>
    <w:rsid w:val="00C13F57"/>
    <w:rsid w:val="00C15CBA"/>
    <w:rsid w:val="00C22206"/>
    <w:rsid w:val="00C232B4"/>
    <w:rsid w:val="00C23B93"/>
    <w:rsid w:val="00C253D7"/>
    <w:rsid w:val="00C313E8"/>
    <w:rsid w:val="00C3168C"/>
    <w:rsid w:val="00C31955"/>
    <w:rsid w:val="00C31F69"/>
    <w:rsid w:val="00C350A0"/>
    <w:rsid w:val="00C4073E"/>
    <w:rsid w:val="00C43010"/>
    <w:rsid w:val="00C4480A"/>
    <w:rsid w:val="00C44A3E"/>
    <w:rsid w:val="00C44D89"/>
    <w:rsid w:val="00C44E5A"/>
    <w:rsid w:val="00C50C40"/>
    <w:rsid w:val="00C5432D"/>
    <w:rsid w:val="00C558AF"/>
    <w:rsid w:val="00C56C97"/>
    <w:rsid w:val="00C615C6"/>
    <w:rsid w:val="00C6447B"/>
    <w:rsid w:val="00C67186"/>
    <w:rsid w:val="00C701F1"/>
    <w:rsid w:val="00C7026A"/>
    <w:rsid w:val="00C71DB8"/>
    <w:rsid w:val="00C75932"/>
    <w:rsid w:val="00C75D3C"/>
    <w:rsid w:val="00C76DD2"/>
    <w:rsid w:val="00C80459"/>
    <w:rsid w:val="00C80F1C"/>
    <w:rsid w:val="00C83429"/>
    <w:rsid w:val="00C85067"/>
    <w:rsid w:val="00C86340"/>
    <w:rsid w:val="00C8642B"/>
    <w:rsid w:val="00C91962"/>
    <w:rsid w:val="00C91C81"/>
    <w:rsid w:val="00C91CF2"/>
    <w:rsid w:val="00C9529D"/>
    <w:rsid w:val="00C960F5"/>
    <w:rsid w:val="00C97D2B"/>
    <w:rsid w:val="00CA1592"/>
    <w:rsid w:val="00CA1C08"/>
    <w:rsid w:val="00CA6FFE"/>
    <w:rsid w:val="00CA71DE"/>
    <w:rsid w:val="00CB204F"/>
    <w:rsid w:val="00CB4275"/>
    <w:rsid w:val="00CB49DC"/>
    <w:rsid w:val="00CB4C47"/>
    <w:rsid w:val="00CB5AED"/>
    <w:rsid w:val="00CB7343"/>
    <w:rsid w:val="00CB78B2"/>
    <w:rsid w:val="00CC1DAF"/>
    <w:rsid w:val="00CC3473"/>
    <w:rsid w:val="00CC4164"/>
    <w:rsid w:val="00CC4AF4"/>
    <w:rsid w:val="00CC52BB"/>
    <w:rsid w:val="00CC6851"/>
    <w:rsid w:val="00CC7388"/>
    <w:rsid w:val="00CD11C5"/>
    <w:rsid w:val="00CD23F4"/>
    <w:rsid w:val="00CD3AE1"/>
    <w:rsid w:val="00CD4EDD"/>
    <w:rsid w:val="00CD57AB"/>
    <w:rsid w:val="00CD677B"/>
    <w:rsid w:val="00CD7B20"/>
    <w:rsid w:val="00CE03F1"/>
    <w:rsid w:val="00CE0616"/>
    <w:rsid w:val="00CE1BAB"/>
    <w:rsid w:val="00CE27EF"/>
    <w:rsid w:val="00CE43A8"/>
    <w:rsid w:val="00CE673F"/>
    <w:rsid w:val="00CF093D"/>
    <w:rsid w:val="00CF14BD"/>
    <w:rsid w:val="00CF3B23"/>
    <w:rsid w:val="00CF4486"/>
    <w:rsid w:val="00CF5F68"/>
    <w:rsid w:val="00CF6E48"/>
    <w:rsid w:val="00CF76BE"/>
    <w:rsid w:val="00D00A68"/>
    <w:rsid w:val="00D02035"/>
    <w:rsid w:val="00D021ED"/>
    <w:rsid w:val="00D02E36"/>
    <w:rsid w:val="00D031BC"/>
    <w:rsid w:val="00D04201"/>
    <w:rsid w:val="00D05A66"/>
    <w:rsid w:val="00D07B41"/>
    <w:rsid w:val="00D10F91"/>
    <w:rsid w:val="00D12F94"/>
    <w:rsid w:val="00D141D4"/>
    <w:rsid w:val="00D14CD1"/>
    <w:rsid w:val="00D16E45"/>
    <w:rsid w:val="00D17908"/>
    <w:rsid w:val="00D17A2C"/>
    <w:rsid w:val="00D17F6E"/>
    <w:rsid w:val="00D20979"/>
    <w:rsid w:val="00D2175D"/>
    <w:rsid w:val="00D22693"/>
    <w:rsid w:val="00D25586"/>
    <w:rsid w:val="00D25B71"/>
    <w:rsid w:val="00D30826"/>
    <w:rsid w:val="00D33EEE"/>
    <w:rsid w:val="00D34B7B"/>
    <w:rsid w:val="00D351C4"/>
    <w:rsid w:val="00D410A2"/>
    <w:rsid w:val="00D410C0"/>
    <w:rsid w:val="00D41264"/>
    <w:rsid w:val="00D43A6D"/>
    <w:rsid w:val="00D456B3"/>
    <w:rsid w:val="00D4588A"/>
    <w:rsid w:val="00D472B6"/>
    <w:rsid w:val="00D4777F"/>
    <w:rsid w:val="00D50A19"/>
    <w:rsid w:val="00D50ADF"/>
    <w:rsid w:val="00D51C44"/>
    <w:rsid w:val="00D526DE"/>
    <w:rsid w:val="00D5292F"/>
    <w:rsid w:val="00D52F45"/>
    <w:rsid w:val="00D5365D"/>
    <w:rsid w:val="00D545DF"/>
    <w:rsid w:val="00D551ED"/>
    <w:rsid w:val="00D564A1"/>
    <w:rsid w:val="00D56EC0"/>
    <w:rsid w:val="00D60692"/>
    <w:rsid w:val="00D608F9"/>
    <w:rsid w:val="00D60F46"/>
    <w:rsid w:val="00D621DC"/>
    <w:rsid w:val="00D621E0"/>
    <w:rsid w:val="00D623BE"/>
    <w:rsid w:val="00D632E6"/>
    <w:rsid w:val="00D63CE1"/>
    <w:rsid w:val="00D67686"/>
    <w:rsid w:val="00D67950"/>
    <w:rsid w:val="00D708BE"/>
    <w:rsid w:val="00D717CF"/>
    <w:rsid w:val="00D7465B"/>
    <w:rsid w:val="00D746BE"/>
    <w:rsid w:val="00D749BE"/>
    <w:rsid w:val="00D755DC"/>
    <w:rsid w:val="00D81D22"/>
    <w:rsid w:val="00D81D76"/>
    <w:rsid w:val="00D8530C"/>
    <w:rsid w:val="00D85601"/>
    <w:rsid w:val="00D86DC3"/>
    <w:rsid w:val="00D87D95"/>
    <w:rsid w:val="00D87E9F"/>
    <w:rsid w:val="00D917A9"/>
    <w:rsid w:val="00D919EE"/>
    <w:rsid w:val="00D92445"/>
    <w:rsid w:val="00D946CB"/>
    <w:rsid w:val="00D9524D"/>
    <w:rsid w:val="00D9570D"/>
    <w:rsid w:val="00DA0537"/>
    <w:rsid w:val="00DA2763"/>
    <w:rsid w:val="00DA7883"/>
    <w:rsid w:val="00DB4AF3"/>
    <w:rsid w:val="00DB5166"/>
    <w:rsid w:val="00DB550F"/>
    <w:rsid w:val="00DC07B8"/>
    <w:rsid w:val="00DC2769"/>
    <w:rsid w:val="00DC4476"/>
    <w:rsid w:val="00DC4DCC"/>
    <w:rsid w:val="00DC72F3"/>
    <w:rsid w:val="00DD0105"/>
    <w:rsid w:val="00DD1200"/>
    <w:rsid w:val="00DD19CC"/>
    <w:rsid w:val="00DD3217"/>
    <w:rsid w:val="00DD3CC3"/>
    <w:rsid w:val="00DD45EA"/>
    <w:rsid w:val="00DD56BF"/>
    <w:rsid w:val="00DD6BCA"/>
    <w:rsid w:val="00DD6D4C"/>
    <w:rsid w:val="00DE1D5C"/>
    <w:rsid w:val="00DE20F8"/>
    <w:rsid w:val="00DE3CDB"/>
    <w:rsid w:val="00DE46EC"/>
    <w:rsid w:val="00DE5F84"/>
    <w:rsid w:val="00DF1A6F"/>
    <w:rsid w:val="00DF2EBD"/>
    <w:rsid w:val="00DF3981"/>
    <w:rsid w:val="00DF4174"/>
    <w:rsid w:val="00DF4F2A"/>
    <w:rsid w:val="00E0024F"/>
    <w:rsid w:val="00E02CA7"/>
    <w:rsid w:val="00E0652A"/>
    <w:rsid w:val="00E069F7"/>
    <w:rsid w:val="00E06CB6"/>
    <w:rsid w:val="00E10C8F"/>
    <w:rsid w:val="00E12197"/>
    <w:rsid w:val="00E141E6"/>
    <w:rsid w:val="00E1448F"/>
    <w:rsid w:val="00E14FFE"/>
    <w:rsid w:val="00E15BD5"/>
    <w:rsid w:val="00E20193"/>
    <w:rsid w:val="00E22606"/>
    <w:rsid w:val="00E237E9"/>
    <w:rsid w:val="00E24A00"/>
    <w:rsid w:val="00E24E1D"/>
    <w:rsid w:val="00E26DE6"/>
    <w:rsid w:val="00E27D66"/>
    <w:rsid w:val="00E31E7D"/>
    <w:rsid w:val="00E32DF7"/>
    <w:rsid w:val="00E35028"/>
    <w:rsid w:val="00E35865"/>
    <w:rsid w:val="00E3588E"/>
    <w:rsid w:val="00E36C93"/>
    <w:rsid w:val="00E3780D"/>
    <w:rsid w:val="00E405B5"/>
    <w:rsid w:val="00E4066B"/>
    <w:rsid w:val="00E4268D"/>
    <w:rsid w:val="00E445CE"/>
    <w:rsid w:val="00E44C80"/>
    <w:rsid w:val="00E5223B"/>
    <w:rsid w:val="00E53825"/>
    <w:rsid w:val="00E53CB2"/>
    <w:rsid w:val="00E5489B"/>
    <w:rsid w:val="00E54C80"/>
    <w:rsid w:val="00E55D8E"/>
    <w:rsid w:val="00E5672B"/>
    <w:rsid w:val="00E568EA"/>
    <w:rsid w:val="00E572E6"/>
    <w:rsid w:val="00E57C74"/>
    <w:rsid w:val="00E606B6"/>
    <w:rsid w:val="00E60DE5"/>
    <w:rsid w:val="00E614DC"/>
    <w:rsid w:val="00E61A5F"/>
    <w:rsid w:val="00E62351"/>
    <w:rsid w:val="00E64F2A"/>
    <w:rsid w:val="00E66463"/>
    <w:rsid w:val="00E7055B"/>
    <w:rsid w:val="00E707B2"/>
    <w:rsid w:val="00E72A1F"/>
    <w:rsid w:val="00E72BB5"/>
    <w:rsid w:val="00E74ACB"/>
    <w:rsid w:val="00E766CD"/>
    <w:rsid w:val="00E771F1"/>
    <w:rsid w:val="00E80169"/>
    <w:rsid w:val="00E80EE4"/>
    <w:rsid w:val="00E82ECC"/>
    <w:rsid w:val="00E83037"/>
    <w:rsid w:val="00E85DE8"/>
    <w:rsid w:val="00E85FE8"/>
    <w:rsid w:val="00E86DF6"/>
    <w:rsid w:val="00E905A8"/>
    <w:rsid w:val="00E907E6"/>
    <w:rsid w:val="00E918A2"/>
    <w:rsid w:val="00E91C4B"/>
    <w:rsid w:val="00E93573"/>
    <w:rsid w:val="00E93BE7"/>
    <w:rsid w:val="00E94F66"/>
    <w:rsid w:val="00E95BED"/>
    <w:rsid w:val="00E97517"/>
    <w:rsid w:val="00E97C3A"/>
    <w:rsid w:val="00EA0C19"/>
    <w:rsid w:val="00EA31E4"/>
    <w:rsid w:val="00EA4959"/>
    <w:rsid w:val="00EA57EA"/>
    <w:rsid w:val="00EA5F94"/>
    <w:rsid w:val="00EB0D38"/>
    <w:rsid w:val="00EB23D3"/>
    <w:rsid w:val="00EB2F27"/>
    <w:rsid w:val="00EB2F95"/>
    <w:rsid w:val="00EB4361"/>
    <w:rsid w:val="00EB5B3A"/>
    <w:rsid w:val="00EB6623"/>
    <w:rsid w:val="00EB7AC4"/>
    <w:rsid w:val="00EB7CE9"/>
    <w:rsid w:val="00EC1435"/>
    <w:rsid w:val="00EC1C35"/>
    <w:rsid w:val="00EC3375"/>
    <w:rsid w:val="00EC3768"/>
    <w:rsid w:val="00EC3770"/>
    <w:rsid w:val="00EC38F7"/>
    <w:rsid w:val="00EC4338"/>
    <w:rsid w:val="00EC697F"/>
    <w:rsid w:val="00EC7770"/>
    <w:rsid w:val="00EC78F6"/>
    <w:rsid w:val="00EC7BC6"/>
    <w:rsid w:val="00EC7CA4"/>
    <w:rsid w:val="00ED0D5E"/>
    <w:rsid w:val="00ED3CBE"/>
    <w:rsid w:val="00ED3F42"/>
    <w:rsid w:val="00ED4AB2"/>
    <w:rsid w:val="00ED742C"/>
    <w:rsid w:val="00EE05D6"/>
    <w:rsid w:val="00EE0CCF"/>
    <w:rsid w:val="00EE23FE"/>
    <w:rsid w:val="00EE2A21"/>
    <w:rsid w:val="00EE4B08"/>
    <w:rsid w:val="00EE4D78"/>
    <w:rsid w:val="00EE5973"/>
    <w:rsid w:val="00EE6CC2"/>
    <w:rsid w:val="00EE7AC1"/>
    <w:rsid w:val="00EF0B07"/>
    <w:rsid w:val="00EF1F41"/>
    <w:rsid w:val="00EF31F1"/>
    <w:rsid w:val="00EF4096"/>
    <w:rsid w:val="00EF40EB"/>
    <w:rsid w:val="00EF4742"/>
    <w:rsid w:val="00EF5059"/>
    <w:rsid w:val="00EF6433"/>
    <w:rsid w:val="00F01D48"/>
    <w:rsid w:val="00F02337"/>
    <w:rsid w:val="00F06E72"/>
    <w:rsid w:val="00F07450"/>
    <w:rsid w:val="00F07647"/>
    <w:rsid w:val="00F10591"/>
    <w:rsid w:val="00F13551"/>
    <w:rsid w:val="00F138D6"/>
    <w:rsid w:val="00F13AC7"/>
    <w:rsid w:val="00F15CBF"/>
    <w:rsid w:val="00F172F9"/>
    <w:rsid w:val="00F2152C"/>
    <w:rsid w:val="00F21BC2"/>
    <w:rsid w:val="00F2241C"/>
    <w:rsid w:val="00F23294"/>
    <w:rsid w:val="00F2543B"/>
    <w:rsid w:val="00F26DA4"/>
    <w:rsid w:val="00F312E3"/>
    <w:rsid w:val="00F324BC"/>
    <w:rsid w:val="00F32873"/>
    <w:rsid w:val="00F36CFC"/>
    <w:rsid w:val="00F40051"/>
    <w:rsid w:val="00F40139"/>
    <w:rsid w:val="00F40E00"/>
    <w:rsid w:val="00F40E64"/>
    <w:rsid w:val="00F41FF6"/>
    <w:rsid w:val="00F42A9C"/>
    <w:rsid w:val="00F43CE4"/>
    <w:rsid w:val="00F43FD5"/>
    <w:rsid w:val="00F45E65"/>
    <w:rsid w:val="00F51645"/>
    <w:rsid w:val="00F528EE"/>
    <w:rsid w:val="00F52BE4"/>
    <w:rsid w:val="00F5381D"/>
    <w:rsid w:val="00F56A24"/>
    <w:rsid w:val="00F628CF"/>
    <w:rsid w:val="00F635DA"/>
    <w:rsid w:val="00F6514B"/>
    <w:rsid w:val="00F67BEE"/>
    <w:rsid w:val="00F7078E"/>
    <w:rsid w:val="00F71029"/>
    <w:rsid w:val="00F714A8"/>
    <w:rsid w:val="00F731D9"/>
    <w:rsid w:val="00F73627"/>
    <w:rsid w:val="00F73B10"/>
    <w:rsid w:val="00F73C19"/>
    <w:rsid w:val="00F74E0C"/>
    <w:rsid w:val="00F8073A"/>
    <w:rsid w:val="00F826CD"/>
    <w:rsid w:val="00F86539"/>
    <w:rsid w:val="00F86A21"/>
    <w:rsid w:val="00F910D7"/>
    <w:rsid w:val="00F92590"/>
    <w:rsid w:val="00F934D2"/>
    <w:rsid w:val="00F94B9D"/>
    <w:rsid w:val="00F94FCE"/>
    <w:rsid w:val="00F95686"/>
    <w:rsid w:val="00F95B87"/>
    <w:rsid w:val="00FA2A77"/>
    <w:rsid w:val="00FA49F2"/>
    <w:rsid w:val="00FA4ED3"/>
    <w:rsid w:val="00FA6748"/>
    <w:rsid w:val="00FA7ADE"/>
    <w:rsid w:val="00FB1583"/>
    <w:rsid w:val="00FB1933"/>
    <w:rsid w:val="00FB2036"/>
    <w:rsid w:val="00FB27EF"/>
    <w:rsid w:val="00FB575E"/>
    <w:rsid w:val="00FB6BF8"/>
    <w:rsid w:val="00FB7081"/>
    <w:rsid w:val="00FB78E4"/>
    <w:rsid w:val="00FB7A7C"/>
    <w:rsid w:val="00FC1137"/>
    <w:rsid w:val="00FC17FC"/>
    <w:rsid w:val="00FC3FF6"/>
    <w:rsid w:val="00FC706E"/>
    <w:rsid w:val="00FC7340"/>
    <w:rsid w:val="00FC7E9C"/>
    <w:rsid w:val="00FD0ACF"/>
    <w:rsid w:val="00FD0FB5"/>
    <w:rsid w:val="00FD1034"/>
    <w:rsid w:val="00FD4108"/>
    <w:rsid w:val="00FD41C3"/>
    <w:rsid w:val="00FD592B"/>
    <w:rsid w:val="00FE1061"/>
    <w:rsid w:val="00FE4F6F"/>
    <w:rsid w:val="00FF057E"/>
    <w:rsid w:val="00FF14D2"/>
    <w:rsid w:val="00FF4DF0"/>
    <w:rsid w:val="00FF5754"/>
    <w:rsid w:val="00FF77B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498FFB"/>
  <w14:defaultImageDpi w14:val="300"/>
  <w15:docId w15:val="{38A4A663-4218-974B-B2B6-13E5436C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624F5"/>
    <w:pPr>
      <w:overflowPunct w:val="0"/>
      <w:autoSpaceDE w:val="0"/>
      <w:autoSpaceDN w:val="0"/>
      <w:adjustRightInd w:val="0"/>
      <w:spacing w:line="260" w:lineRule="atLeast"/>
      <w:textAlignment w:val="baseline"/>
    </w:pPr>
    <w:rPr>
      <w:rFonts w:ascii="National-Book" w:hAnsi="National-Book"/>
      <w:spacing w:val="6"/>
      <w:lang w:val="de-CH"/>
    </w:rPr>
  </w:style>
  <w:style w:type="paragraph" w:styleId="berschrift1">
    <w:name w:val="heading 1"/>
    <w:next w:val="Standard"/>
    <w:qFormat/>
    <w:rsid w:val="00E24E1D"/>
    <w:pPr>
      <w:pageBreakBefore/>
      <w:numPr>
        <w:numId w:val="12"/>
      </w:numPr>
      <w:spacing w:after="920" w:line="350" w:lineRule="atLeast"/>
      <w:outlineLvl w:val="0"/>
    </w:pPr>
    <w:rPr>
      <w:rFonts w:ascii="National-Book" w:hAnsi="National-Book"/>
      <w:caps/>
      <w:spacing w:val="20"/>
      <w:sz w:val="28"/>
      <w:szCs w:val="28"/>
      <w:lang w:val="de-CH" w:eastAsia="de-CH"/>
    </w:rPr>
  </w:style>
  <w:style w:type="paragraph" w:styleId="berschrift2">
    <w:name w:val="heading 2"/>
    <w:next w:val="Standard"/>
    <w:link w:val="berschrift2Zchn"/>
    <w:autoRedefine/>
    <w:qFormat/>
    <w:rsid w:val="0065199D"/>
    <w:pPr>
      <w:framePr w:hSpace="141" w:wrap="around" w:vAnchor="text" w:hAnchor="text" w:y="1"/>
      <w:numPr>
        <w:ilvl w:val="1"/>
        <w:numId w:val="12"/>
      </w:numPr>
      <w:overflowPunct w:val="0"/>
      <w:autoSpaceDE w:val="0"/>
      <w:autoSpaceDN w:val="0"/>
      <w:adjustRightInd w:val="0"/>
      <w:spacing w:line="260" w:lineRule="atLeast"/>
      <w:suppressOverlap/>
      <w:textAlignment w:val="baseline"/>
      <w:outlineLvl w:val="1"/>
    </w:pPr>
    <w:rPr>
      <w:rFonts w:ascii="National-Book" w:hAnsi="National-Book"/>
      <w:b/>
      <w:caps/>
      <w:spacing w:val="6"/>
    </w:rPr>
  </w:style>
  <w:style w:type="paragraph" w:styleId="berschrift3">
    <w:name w:val="heading 3"/>
    <w:next w:val="Standard"/>
    <w:link w:val="berschrift3Zchn"/>
    <w:qFormat/>
    <w:rsid w:val="00E24E1D"/>
    <w:pPr>
      <w:keepNext/>
      <w:numPr>
        <w:ilvl w:val="2"/>
        <w:numId w:val="12"/>
      </w:numPr>
      <w:spacing w:line="350" w:lineRule="atLeast"/>
      <w:outlineLvl w:val="2"/>
    </w:pPr>
    <w:rPr>
      <w:rFonts w:ascii="HelveticaNeue LT 55 Roman" w:hAnsi="HelveticaNeue LT 55 Roman"/>
      <w:color w:val="808080"/>
      <w:spacing w:val="12"/>
      <w:sz w:val="28"/>
      <w:szCs w:val="28"/>
      <w:lang w:val="de-CH"/>
    </w:rPr>
  </w:style>
  <w:style w:type="paragraph" w:styleId="berschrift4">
    <w:name w:val="heading 4"/>
    <w:basedOn w:val="Standard"/>
    <w:next w:val="Standard"/>
    <w:qFormat/>
    <w:rsid w:val="00E24E1D"/>
    <w:pPr>
      <w:keepNext/>
      <w:numPr>
        <w:ilvl w:val="3"/>
        <w:numId w:val="12"/>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E24E1D"/>
    <w:pPr>
      <w:numPr>
        <w:ilvl w:val="4"/>
        <w:numId w:val="12"/>
      </w:numPr>
      <w:spacing w:before="240" w:after="60"/>
      <w:outlineLvl w:val="4"/>
    </w:pPr>
    <w:rPr>
      <w:b/>
      <w:bCs/>
      <w:i/>
      <w:iCs/>
      <w:sz w:val="26"/>
      <w:szCs w:val="26"/>
    </w:rPr>
  </w:style>
  <w:style w:type="paragraph" w:styleId="berschrift6">
    <w:name w:val="heading 6"/>
    <w:basedOn w:val="Standard"/>
    <w:next w:val="Standard"/>
    <w:qFormat/>
    <w:rsid w:val="00E24E1D"/>
    <w:pPr>
      <w:numPr>
        <w:ilvl w:val="5"/>
        <w:numId w:val="12"/>
      </w:numPr>
      <w:spacing w:before="240" w:after="60"/>
      <w:outlineLvl w:val="5"/>
    </w:pPr>
    <w:rPr>
      <w:rFonts w:ascii="Times New Roman" w:hAnsi="Times New Roman"/>
      <w:b/>
      <w:bCs/>
    </w:rPr>
  </w:style>
  <w:style w:type="paragraph" w:styleId="berschrift7">
    <w:name w:val="heading 7"/>
    <w:basedOn w:val="Standard"/>
    <w:next w:val="Standard"/>
    <w:qFormat/>
    <w:rsid w:val="00E24E1D"/>
    <w:pPr>
      <w:numPr>
        <w:ilvl w:val="6"/>
        <w:numId w:val="12"/>
      </w:numPr>
      <w:spacing w:before="240" w:after="60"/>
      <w:outlineLvl w:val="6"/>
    </w:pPr>
    <w:rPr>
      <w:rFonts w:ascii="Times New Roman" w:hAnsi="Times New Roman"/>
      <w:sz w:val="24"/>
      <w:szCs w:val="24"/>
    </w:rPr>
  </w:style>
  <w:style w:type="paragraph" w:styleId="berschrift8">
    <w:name w:val="heading 8"/>
    <w:basedOn w:val="Standard"/>
    <w:next w:val="Standard"/>
    <w:qFormat/>
    <w:rsid w:val="00E24E1D"/>
    <w:pPr>
      <w:numPr>
        <w:ilvl w:val="7"/>
        <w:numId w:val="12"/>
      </w:num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E24E1D"/>
    <w:pPr>
      <w:numPr>
        <w:ilvl w:val="8"/>
        <w:numId w:val="12"/>
      </w:num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00053B"/>
    <w:pPr>
      <w:spacing w:line="200" w:lineRule="atLeast"/>
      <w:ind w:left="-851"/>
    </w:pPr>
    <w:rPr>
      <w:rFonts w:ascii="Arial" w:hAnsi="Arial"/>
      <w:sz w:val="17"/>
      <w:szCs w:val="17"/>
      <w:lang w:val="de-CH" w:eastAsia="de-CH"/>
    </w:rPr>
  </w:style>
  <w:style w:type="paragraph" w:styleId="Fuzeile">
    <w:name w:val="footer"/>
    <w:rsid w:val="00746A0D"/>
    <w:pPr>
      <w:ind w:right="227"/>
      <w:jc w:val="right"/>
    </w:pPr>
    <w:rPr>
      <w:rFonts w:ascii="HelveticaNeue LT 55 Roman" w:hAnsi="HelveticaNeue LT 55 Roman"/>
      <w:color w:val="464646"/>
      <w:spacing w:val="12"/>
      <w:sz w:val="13"/>
      <w:szCs w:val="13"/>
      <w:lang w:val="de-CH" w:eastAsia="de-CH"/>
    </w:rPr>
  </w:style>
  <w:style w:type="paragraph" w:customStyle="1" w:styleId="Fliesstexttitel65medium">
    <w:name w:val="Fliesstexttitel 65 medium"/>
    <w:link w:val="Fliesstexttitel65mediumZchnZchn"/>
    <w:rsid w:val="00694A2A"/>
    <w:pPr>
      <w:spacing w:line="280" w:lineRule="atLeast"/>
    </w:pPr>
    <w:rPr>
      <w:rFonts w:ascii="HelveticaNeue LT 45 LtIt" w:hAnsi="HelveticaNeue LT 45 LtIt"/>
      <w:bCs/>
      <w:i/>
      <w:spacing w:val="10"/>
      <w:sz w:val="19"/>
      <w:szCs w:val="19"/>
      <w:lang w:val="de-CH"/>
    </w:rPr>
  </w:style>
  <w:style w:type="character" w:customStyle="1" w:styleId="Fliesstexttitel65mediumZchnZchn">
    <w:name w:val="Fliesstexttitel 65 medium Zchn Zchn"/>
    <w:link w:val="Fliesstexttitel65medium"/>
    <w:rsid w:val="00694A2A"/>
    <w:rPr>
      <w:rFonts w:ascii="HelveticaNeue LT 45 LtIt" w:hAnsi="HelveticaNeue LT 45 LtIt"/>
      <w:bCs/>
      <w:i/>
      <w:spacing w:val="10"/>
      <w:sz w:val="19"/>
      <w:szCs w:val="19"/>
      <w:lang w:val="de-CH" w:eastAsia="de-DE" w:bidi="ar-SA"/>
    </w:rPr>
  </w:style>
  <w:style w:type="paragraph" w:customStyle="1" w:styleId="TitelDatum">
    <w:name w:val="Titel Datum"/>
    <w:rsid w:val="00603ADA"/>
    <w:pPr>
      <w:framePr w:wrap="around" w:vAnchor="text" w:hAnchor="margin" w:xAlign="right" w:y="1"/>
      <w:ind w:right="-57"/>
      <w:suppressOverlap/>
      <w:jc w:val="center"/>
    </w:pPr>
    <w:rPr>
      <w:rFonts w:ascii="HelveticaNeue LT 45 Lt" w:hAnsi="HelveticaNeue LT 45 Lt"/>
      <w:color w:val="FF6600"/>
      <w:spacing w:val="16"/>
      <w:sz w:val="26"/>
      <w:szCs w:val="26"/>
      <w:lang w:val="de-CH" w:eastAsia="de-CH"/>
    </w:rPr>
  </w:style>
  <w:style w:type="paragraph" w:customStyle="1" w:styleId="TitelProjektname">
    <w:name w:val="Titel Projektname"/>
    <w:rsid w:val="00C67186"/>
    <w:pPr>
      <w:ind w:left="227"/>
    </w:pPr>
    <w:rPr>
      <w:rFonts w:ascii="HelveticaNeue LT 55 Roman" w:hAnsi="HelveticaNeue LT 55 Roman"/>
      <w:caps/>
      <w:color w:val="FF6600"/>
      <w:spacing w:val="24"/>
      <w:sz w:val="48"/>
      <w:szCs w:val="48"/>
      <w:lang w:val="de-CH"/>
    </w:rPr>
  </w:style>
  <w:style w:type="character" w:customStyle="1" w:styleId="berschrift2Zchn">
    <w:name w:val="Überschrift 2 Zchn"/>
    <w:link w:val="berschrift2"/>
    <w:rsid w:val="0065199D"/>
    <w:rPr>
      <w:rFonts w:ascii="National-Book" w:hAnsi="National-Book"/>
      <w:b/>
      <w:caps/>
      <w:spacing w:val="6"/>
    </w:rPr>
  </w:style>
  <w:style w:type="table" w:styleId="Tabellenraster">
    <w:name w:val="Table Grid"/>
    <w:basedOn w:val="NormaleTabelle"/>
    <w:rsid w:val="00746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haltsverzeichnis">
    <w:name w:val="Inhaltsverzeichnis"/>
    <w:rsid w:val="00DA2763"/>
    <w:pPr>
      <w:spacing w:before="240" w:after="720" w:line="350" w:lineRule="atLeast"/>
      <w:ind w:left="1644"/>
    </w:pPr>
    <w:rPr>
      <w:rFonts w:ascii="National-Book" w:hAnsi="National-Book"/>
      <w:caps/>
      <w:spacing w:val="20"/>
      <w:sz w:val="28"/>
      <w:szCs w:val="28"/>
      <w:lang w:val="de-CH"/>
    </w:rPr>
  </w:style>
  <w:style w:type="paragraph" w:styleId="Verzeichnis1">
    <w:name w:val="toc 1"/>
    <w:next w:val="Verzeichnis2"/>
    <w:uiPriority w:val="39"/>
    <w:rsid w:val="00004BAE"/>
    <w:pPr>
      <w:tabs>
        <w:tab w:val="right" w:leader="dot" w:pos="7938"/>
      </w:tabs>
      <w:spacing w:before="360" w:after="120" w:line="280" w:lineRule="atLeast"/>
      <w:ind w:left="1673"/>
    </w:pPr>
    <w:rPr>
      <w:rFonts w:ascii="National-Book" w:hAnsi="National-Book"/>
      <w:spacing w:val="12"/>
      <w:sz w:val="19"/>
      <w:szCs w:val="19"/>
      <w:lang w:val="de-CH"/>
    </w:rPr>
  </w:style>
  <w:style w:type="paragraph" w:styleId="Verzeichnis2">
    <w:name w:val="toc 2"/>
    <w:autoRedefine/>
    <w:uiPriority w:val="39"/>
    <w:rsid w:val="00004BAE"/>
    <w:pPr>
      <w:tabs>
        <w:tab w:val="right" w:leader="dot" w:pos="7938"/>
      </w:tabs>
      <w:spacing w:line="280" w:lineRule="atLeast"/>
      <w:ind w:left="2127"/>
    </w:pPr>
    <w:rPr>
      <w:rFonts w:ascii="National-Book" w:hAnsi="National-Book"/>
      <w:spacing w:val="12"/>
      <w:sz w:val="19"/>
      <w:szCs w:val="19"/>
      <w:lang w:val="de-CH"/>
    </w:rPr>
  </w:style>
  <w:style w:type="paragraph" w:customStyle="1" w:styleId="Impressum">
    <w:name w:val="Impressum"/>
    <w:rsid w:val="00F43CE4"/>
    <w:pPr>
      <w:spacing w:line="240" w:lineRule="atLeast"/>
      <w:ind w:left="-851"/>
    </w:pPr>
    <w:rPr>
      <w:rFonts w:ascii="HelveticaNeue LT 55 Roman" w:hAnsi="HelveticaNeue LT 55 Roman"/>
      <w:color w:val="333333"/>
      <w:spacing w:val="12"/>
      <w:sz w:val="17"/>
      <w:szCs w:val="17"/>
      <w:lang w:val="de-CH" w:eastAsia="de-CH"/>
    </w:rPr>
  </w:style>
  <w:style w:type="paragraph" w:customStyle="1" w:styleId="Aufzhlung05">
    <w:name w:val="Aufzählung 0.5"/>
    <w:rsid w:val="002C74E8"/>
    <w:pPr>
      <w:numPr>
        <w:numId w:val="5"/>
      </w:numPr>
      <w:spacing w:line="280" w:lineRule="atLeast"/>
    </w:pPr>
    <w:rPr>
      <w:rFonts w:ascii="HelveticaNeue LT 45 Lt" w:hAnsi="HelveticaNeue LT 45 Lt"/>
      <w:spacing w:val="12"/>
      <w:sz w:val="19"/>
      <w:szCs w:val="19"/>
      <w:lang w:val="de-CH"/>
    </w:rPr>
  </w:style>
  <w:style w:type="paragraph" w:customStyle="1" w:styleId="Aufzhlung">
    <w:name w:val="Aufzählung"/>
    <w:link w:val="AufzhlungZchnZchn"/>
    <w:rsid w:val="00395160"/>
    <w:pPr>
      <w:numPr>
        <w:numId w:val="1"/>
      </w:numPr>
      <w:tabs>
        <w:tab w:val="left" w:pos="567"/>
      </w:tabs>
      <w:spacing w:line="280" w:lineRule="atLeast"/>
    </w:pPr>
    <w:rPr>
      <w:rFonts w:ascii="HelveticaNeue LT 45 Lt" w:hAnsi="HelveticaNeue LT 45 Lt"/>
      <w:spacing w:val="12"/>
      <w:sz w:val="19"/>
      <w:szCs w:val="19"/>
      <w:lang w:val="de-CH"/>
    </w:rPr>
  </w:style>
  <w:style w:type="character" w:customStyle="1" w:styleId="AufzhlungZchnZchn">
    <w:name w:val="Aufzählung Zchn Zchn"/>
    <w:link w:val="Aufzhlung"/>
    <w:rsid w:val="00395160"/>
    <w:rPr>
      <w:rFonts w:ascii="HelveticaNeue LT 45 Lt" w:hAnsi="HelveticaNeue LT 45 Lt"/>
      <w:spacing w:val="12"/>
      <w:sz w:val="19"/>
      <w:szCs w:val="19"/>
      <w:lang w:val="de-CH"/>
    </w:rPr>
  </w:style>
  <w:style w:type="paragraph" w:styleId="Makrotext">
    <w:name w:val="macro"/>
    <w:semiHidden/>
    <w:rsid w:val="005E100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ind w:left="1985"/>
      <w:textAlignment w:val="baseline"/>
    </w:pPr>
    <w:rPr>
      <w:rFonts w:ascii="Courier New" w:hAnsi="Courier New"/>
      <w:lang w:val="de-CH"/>
    </w:rPr>
  </w:style>
  <w:style w:type="paragraph" w:styleId="Rechtsgrundlagenverzeichnis">
    <w:name w:val="table of authorities"/>
    <w:basedOn w:val="Standard"/>
    <w:next w:val="Standard"/>
    <w:semiHidden/>
    <w:rsid w:val="005E1009"/>
    <w:pPr>
      <w:ind w:left="220" w:hanging="220"/>
    </w:pPr>
  </w:style>
  <w:style w:type="paragraph" w:styleId="Verzeichnis7">
    <w:name w:val="toc 7"/>
    <w:basedOn w:val="Standard"/>
    <w:next w:val="Standard"/>
    <w:autoRedefine/>
    <w:semiHidden/>
    <w:rsid w:val="005E1009"/>
    <w:pPr>
      <w:ind w:left="1320"/>
    </w:pPr>
  </w:style>
  <w:style w:type="character" w:customStyle="1" w:styleId="Fliesstext45LTZchn">
    <w:name w:val="Fliesstext 45 LT Zchn"/>
    <w:link w:val="Fliesstext45LT"/>
    <w:rsid w:val="009F0B70"/>
    <w:rPr>
      <w:rFonts w:ascii="HelveticaNeue LT 45 Lt" w:hAnsi="HelveticaNeue LT 45 Lt"/>
      <w:spacing w:val="12"/>
      <w:sz w:val="19"/>
      <w:szCs w:val="19"/>
      <w:lang w:val="de-CH" w:eastAsia="de-CH" w:bidi="ar-SA"/>
    </w:rPr>
  </w:style>
  <w:style w:type="character" w:styleId="Hyperlink">
    <w:name w:val="Hyperlink"/>
    <w:uiPriority w:val="99"/>
    <w:rsid w:val="006C5CF3"/>
    <w:rPr>
      <w:color w:val="0000FF"/>
      <w:u w:val="single"/>
    </w:rPr>
  </w:style>
  <w:style w:type="paragraph" w:customStyle="1" w:styleId="FliesstextCHF">
    <w:name w:val="Fliesstext CHF"/>
    <w:basedOn w:val="Fliesstext45LT"/>
    <w:rsid w:val="00904C1D"/>
    <w:pPr>
      <w:tabs>
        <w:tab w:val="decimal" w:pos="3731"/>
        <w:tab w:val="decimal" w:pos="5531"/>
      </w:tabs>
    </w:pPr>
  </w:style>
  <w:style w:type="paragraph" w:customStyle="1" w:styleId="Nummerierung">
    <w:name w:val="Nummerierung"/>
    <w:rsid w:val="00F73B10"/>
    <w:pPr>
      <w:numPr>
        <w:numId w:val="2"/>
      </w:numPr>
      <w:spacing w:line="280" w:lineRule="atLeast"/>
    </w:pPr>
    <w:rPr>
      <w:rFonts w:ascii="HelveticaNeue LT 45 Lt" w:hAnsi="HelveticaNeue LT 45 Lt"/>
      <w:spacing w:val="12"/>
      <w:sz w:val="19"/>
      <w:szCs w:val="19"/>
      <w:lang w:val="de-CH" w:eastAsia="de-CH"/>
    </w:rPr>
  </w:style>
  <w:style w:type="paragraph" w:customStyle="1" w:styleId="TitelZrich">
    <w:name w:val="Titel Zürich"/>
    <w:rsid w:val="00D63CE1"/>
    <w:pPr>
      <w:ind w:left="227"/>
    </w:pPr>
    <w:rPr>
      <w:rFonts w:ascii="HelveticaNeue LT 45 Lt" w:hAnsi="HelveticaNeue LT 45 Lt"/>
      <w:color w:val="464646"/>
      <w:spacing w:val="24"/>
      <w:sz w:val="28"/>
      <w:szCs w:val="28"/>
      <w:lang w:val="de-CH"/>
    </w:rPr>
  </w:style>
  <w:style w:type="paragraph" w:customStyle="1" w:styleId="TitelAbstand">
    <w:name w:val="Titel Abstand"/>
    <w:next w:val="Fliesstext45LT"/>
    <w:rsid w:val="00AB54C2"/>
    <w:pPr>
      <w:spacing w:after="5520" w:line="280" w:lineRule="atLeast"/>
      <w:ind w:left="-851"/>
    </w:pPr>
    <w:rPr>
      <w:rFonts w:ascii="HelveticaNeue LT 45 Lt" w:hAnsi="HelveticaNeue LT 45 Lt"/>
      <w:color w:val="333333"/>
      <w:spacing w:val="12"/>
      <w:sz w:val="19"/>
      <w:szCs w:val="17"/>
      <w:lang w:val="de-CH" w:eastAsia="de-CH"/>
    </w:rPr>
  </w:style>
  <w:style w:type="character" w:styleId="Seitenzahl">
    <w:name w:val="page number"/>
    <w:rsid w:val="000F292E"/>
    <w:rPr>
      <w:rFonts w:ascii="HelveticaNeue LT 55 Roman" w:hAnsi="HelveticaNeue LT 55 Roman"/>
      <w:spacing w:val="-2"/>
      <w:sz w:val="16"/>
      <w:szCs w:val="16"/>
    </w:rPr>
  </w:style>
  <w:style w:type="paragraph" w:customStyle="1" w:styleId="TitelProjektwettbewerb">
    <w:name w:val="Titel Projektwettbewerb"/>
    <w:basedOn w:val="Standard"/>
    <w:rsid w:val="00746A0D"/>
    <w:pPr>
      <w:ind w:left="227"/>
    </w:pPr>
    <w:rPr>
      <w:rFonts w:ascii="HelveticaNeue LT 65 Medium" w:hAnsi="HelveticaNeue LT 65 Medium"/>
      <w:color w:val="464646"/>
      <w:spacing w:val="20"/>
      <w:sz w:val="18"/>
      <w:szCs w:val="18"/>
    </w:rPr>
  </w:style>
  <w:style w:type="paragraph" w:styleId="Sprechblasentext">
    <w:name w:val="Balloon Text"/>
    <w:basedOn w:val="Standard"/>
    <w:semiHidden/>
    <w:rsid w:val="0063500F"/>
    <w:rPr>
      <w:rFonts w:ascii="Tahoma" w:hAnsi="Tahoma" w:cs="Tahoma"/>
      <w:sz w:val="16"/>
      <w:szCs w:val="16"/>
    </w:rPr>
  </w:style>
  <w:style w:type="paragraph" w:customStyle="1" w:styleId="TitelProgramm">
    <w:name w:val="Titel Programm"/>
    <w:rsid w:val="00D63CE1"/>
    <w:pPr>
      <w:ind w:left="227"/>
    </w:pPr>
    <w:rPr>
      <w:rFonts w:ascii="HelveticaNeue LT 45 Lt" w:hAnsi="HelveticaNeue LT 45 Lt"/>
      <w:color w:val="464646"/>
      <w:spacing w:val="20"/>
      <w:sz w:val="18"/>
      <w:szCs w:val="18"/>
      <w:lang w:val="de-CH"/>
    </w:rPr>
  </w:style>
  <w:style w:type="paragraph" w:customStyle="1" w:styleId="Fliesstext45LT">
    <w:name w:val="Fliesstext 45 LT"/>
    <w:link w:val="Fliesstext45LTZchn"/>
    <w:rsid w:val="008E14DC"/>
    <w:pPr>
      <w:spacing w:line="280" w:lineRule="atLeast"/>
    </w:pPr>
    <w:rPr>
      <w:rFonts w:ascii="HelveticaNeue LT 45 Lt" w:hAnsi="HelveticaNeue LT 45 Lt"/>
      <w:spacing w:val="12"/>
      <w:sz w:val="19"/>
      <w:szCs w:val="19"/>
      <w:lang w:val="de-CH" w:eastAsia="de-CH"/>
    </w:rPr>
  </w:style>
  <w:style w:type="paragraph" w:customStyle="1" w:styleId="Aufzhlungspunkt">
    <w:name w:val="Aufzählungspunkt"/>
    <w:link w:val="AufzhlungspunktZchnZchn"/>
    <w:rsid w:val="00FD592B"/>
    <w:pPr>
      <w:numPr>
        <w:numId w:val="3"/>
      </w:numPr>
      <w:spacing w:line="300" w:lineRule="auto"/>
    </w:pPr>
    <w:rPr>
      <w:rFonts w:ascii="OfficinaSanITC" w:hAnsi="OfficinaSanITC"/>
      <w:lang w:val="de-CH" w:eastAsia="de-CH"/>
    </w:rPr>
  </w:style>
  <w:style w:type="paragraph" w:styleId="Verzeichnis3">
    <w:name w:val="toc 3"/>
    <w:basedOn w:val="Verzeichnis2"/>
    <w:next w:val="berschrift3"/>
    <w:autoRedefine/>
    <w:rsid w:val="00F138D6"/>
  </w:style>
  <w:style w:type="paragraph" w:customStyle="1" w:styleId="TitelBauvorhaben">
    <w:name w:val="Titel Bauvorhaben"/>
    <w:rsid w:val="00D63CE1"/>
    <w:pPr>
      <w:ind w:left="227"/>
    </w:pPr>
    <w:rPr>
      <w:rFonts w:ascii="HelveticaNeue LT 45 Lt" w:hAnsi="HelveticaNeue LT 45 Lt"/>
      <w:caps/>
      <w:color w:val="464646"/>
      <w:spacing w:val="28"/>
      <w:sz w:val="26"/>
      <w:szCs w:val="26"/>
      <w:lang w:val="de-CH"/>
    </w:rPr>
  </w:style>
  <w:style w:type="character" w:customStyle="1" w:styleId="AufzhlungspunktZchnZchn">
    <w:name w:val="Aufzählungspunkt Zchn Zchn"/>
    <w:link w:val="Aufzhlungspunkt"/>
    <w:rsid w:val="00FD592B"/>
    <w:rPr>
      <w:rFonts w:ascii="OfficinaSanITC" w:hAnsi="OfficinaSanITC"/>
      <w:lang w:val="de-CH" w:eastAsia="de-CH"/>
    </w:rPr>
  </w:style>
  <w:style w:type="paragraph" w:customStyle="1" w:styleId="TextNormal">
    <w:name w:val="Text_Normal"/>
    <w:link w:val="TextNormalZchn"/>
    <w:rsid w:val="00FD592B"/>
    <w:pPr>
      <w:spacing w:line="300" w:lineRule="auto"/>
      <w:ind w:left="3969"/>
    </w:pPr>
    <w:rPr>
      <w:rFonts w:ascii="Arial" w:hAnsi="Arial" w:cs="Arial"/>
      <w:lang w:val="de-CH" w:eastAsia="de-CH"/>
    </w:rPr>
  </w:style>
  <w:style w:type="character" w:customStyle="1" w:styleId="TextNormalZchn">
    <w:name w:val="Text_Normal Zchn"/>
    <w:link w:val="TextNormal"/>
    <w:rsid w:val="00FD592B"/>
    <w:rPr>
      <w:rFonts w:ascii="Arial" w:hAnsi="Arial" w:cs="Arial"/>
      <w:lang w:val="de-CH" w:eastAsia="de-CH" w:bidi="ar-SA"/>
    </w:rPr>
  </w:style>
  <w:style w:type="paragraph" w:customStyle="1" w:styleId="AufzhlungHinweis">
    <w:name w:val="Aufzählung_Hinweis"/>
    <w:rsid w:val="000B5C05"/>
    <w:pPr>
      <w:numPr>
        <w:numId w:val="4"/>
      </w:numPr>
      <w:spacing w:line="300" w:lineRule="auto"/>
    </w:pPr>
    <w:rPr>
      <w:rFonts w:ascii="OfficinaSanITC" w:hAnsi="OfficinaSanITC"/>
      <w:color w:val="54ED21"/>
      <w:lang w:val="de-CH" w:eastAsia="de-CH"/>
    </w:rPr>
  </w:style>
  <w:style w:type="character" w:customStyle="1" w:styleId="berschrift3Zchn">
    <w:name w:val="Überschrift 3 Zchn"/>
    <w:link w:val="berschrift3"/>
    <w:rsid w:val="00E24E1D"/>
    <w:rPr>
      <w:rFonts w:ascii="HelveticaNeue LT 55 Roman" w:hAnsi="HelveticaNeue LT 55 Roman"/>
      <w:color w:val="808080"/>
      <w:spacing w:val="12"/>
      <w:sz w:val="28"/>
      <w:szCs w:val="28"/>
      <w:lang w:val="de-CH"/>
    </w:rPr>
  </w:style>
  <w:style w:type="paragraph" w:customStyle="1" w:styleId="Noparagraphstyle">
    <w:name w:val="[No paragraph style]"/>
    <w:rsid w:val="00EC3375"/>
    <w:pPr>
      <w:autoSpaceDE w:val="0"/>
      <w:autoSpaceDN w:val="0"/>
      <w:adjustRightInd w:val="0"/>
      <w:spacing w:line="288" w:lineRule="auto"/>
      <w:textAlignment w:val="center"/>
    </w:pPr>
    <w:rPr>
      <w:color w:val="000000"/>
      <w:sz w:val="24"/>
      <w:szCs w:val="24"/>
      <w:lang w:val="de-CH" w:eastAsia="de-CH"/>
    </w:rPr>
  </w:style>
  <w:style w:type="paragraph" w:customStyle="1" w:styleId="Unteruntertitelseraina">
    <w:name w:val="Unteruntertitel seraina"/>
    <w:basedOn w:val="Noparagraphstyle"/>
    <w:rsid w:val="00EC3375"/>
    <w:pPr>
      <w:tabs>
        <w:tab w:val="left" w:pos="1440"/>
        <w:tab w:val="right" w:pos="6560"/>
      </w:tabs>
      <w:spacing w:line="280" w:lineRule="atLeast"/>
      <w:ind w:left="20" w:hanging="20"/>
    </w:pPr>
    <w:rPr>
      <w:rFonts w:ascii="HelveticaNeue LT 45 Lt" w:hAnsi="HelveticaNeue LT 45 Lt" w:cs="HelveticaNeue LT 45 Lt"/>
      <w:spacing w:val="10"/>
      <w:sz w:val="19"/>
      <w:szCs w:val="19"/>
    </w:rPr>
  </w:style>
  <w:style w:type="character" w:customStyle="1" w:styleId="Fliesstext95ptlight">
    <w:name w:val="Fliesstext_9.5pt_light"/>
    <w:rsid w:val="00EC3375"/>
    <w:rPr>
      <w:rFonts w:ascii="HelveticaNeue LT 45 Lt" w:hAnsi="HelveticaNeue LT 45 Lt" w:cs="HelveticaNeue LT 45 Lt"/>
      <w:color w:val="000000"/>
      <w:spacing w:val="11"/>
      <w:sz w:val="19"/>
      <w:szCs w:val="19"/>
    </w:rPr>
  </w:style>
  <w:style w:type="character" w:customStyle="1" w:styleId="Fliesstexttitel95ptmedium">
    <w:name w:val="Fliesstexttitel_9.5pt_medium"/>
    <w:rsid w:val="00EC3375"/>
    <w:rPr>
      <w:rFonts w:ascii="HelveticaNeue LT 65 Medium" w:hAnsi="HelveticaNeue LT 65 Medium" w:cs="HelveticaNeue LT 65 Medium"/>
      <w:spacing w:val="10"/>
      <w:sz w:val="19"/>
      <w:szCs w:val="19"/>
    </w:rPr>
  </w:style>
  <w:style w:type="character" w:customStyle="1" w:styleId="TextNormalChar">
    <w:name w:val="Text_Normal Char"/>
    <w:rsid w:val="00347795"/>
    <w:rPr>
      <w:rFonts w:ascii="OfficinaSanITC" w:hAnsi="OfficinaSanITC"/>
      <w:lang w:val="de-CH" w:eastAsia="de-CH" w:bidi="ar-SA"/>
    </w:rPr>
  </w:style>
  <w:style w:type="paragraph" w:styleId="Dokumentstruktur">
    <w:name w:val="Document Map"/>
    <w:basedOn w:val="Standard"/>
    <w:semiHidden/>
    <w:rsid w:val="00395160"/>
    <w:pPr>
      <w:shd w:val="clear" w:color="auto" w:fill="000080"/>
    </w:pPr>
    <w:rPr>
      <w:rFonts w:ascii="Tahoma" w:hAnsi="Tahoma" w:cs="Tahoma"/>
    </w:rPr>
  </w:style>
  <w:style w:type="paragraph" w:styleId="NurText">
    <w:name w:val="Plain Text"/>
    <w:basedOn w:val="Standard"/>
    <w:rsid w:val="00A278EC"/>
    <w:pPr>
      <w:overflowPunct/>
      <w:autoSpaceDE/>
      <w:autoSpaceDN/>
      <w:adjustRightInd/>
      <w:spacing w:line="240" w:lineRule="auto"/>
      <w:textAlignment w:val="auto"/>
    </w:pPr>
    <w:rPr>
      <w:rFonts w:ascii="Courier New" w:hAnsi="Courier New" w:cs="Courier New"/>
      <w:spacing w:val="0"/>
      <w:lang w:eastAsia="de-CH"/>
    </w:rPr>
  </w:style>
  <w:style w:type="paragraph" w:styleId="Listennummer2">
    <w:name w:val="List Number 2"/>
    <w:basedOn w:val="Standard"/>
    <w:rsid w:val="005243CF"/>
    <w:pPr>
      <w:numPr>
        <w:numId w:val="6"/>
      </w:numPr>
    </w:pPr>
  </w:style>
  <w:style w:type="character" w:customStyle="1" w:styleId="Fliesstext45LTZchn1">
    <w:name w:val="Fliesstext 45 LT Zchn1"/>
    <w:rsid w:val="005243CF"/>
    <w:rPr>
      <w:rFonts w:ascii="HelveticaNeue LT 45 Lt" w:hAnsi="HelveticaNeue LT 45 Lt"/>
      <w:spacing w:val="12"/>
      <w:sz w:val="19"/>
      <w:szCs w:val="19"/>
      <w:lang w:val="de-CH" w:eastAsia="de-CH" w:bidi="ar-SA"/>
    </w:rPr>
  </w:style>
  <w:style w:type="character" w:styleId="Hervorhebung">
    <w:name w:val="Emphasis"/>
    <w:qFormat/>
    <w:rsid w:val="00341C59"/>
    <w:rPr>
      <w:i/>
      <w:iCs/>
    </w:rPr>
  </w:style>
  <w:style w:type="paragraph" w:customStyle="1" w:styleId="planzeitberschrift1">
    <w:name w:val="planzeit Überschrift 1"/>
    <w:basedOn w:val="berschrift1"/>
    <w:next w:val="Noparagraphstyle"/>
    <w:qFormat/>
    <w:rsid w:val="006912A1"/>
    <w:rPr>
      <w:sz w:val="30"/>
    </w:rPr>
  </w:style>
  <w:style w:type="paragraph" w:styleId="Beschriftung">
    <w:name w:val="caption"/>
    <w:basedOn w:val="Standard"/>
    <w:next w:val="Standard"/>
    <w:autoRedefine/>
    <w:unhideWhenUsed/>
    <w:qFormat/>
    <w:rsid w:val="00683140"/>
    <w:rPr>
      <w:noProof/>
      <w:spacing w:val="20"/>
      <w:sz w:val="16"/>
      <w:szCs w:val="16"/>
    </w:rPr>
  </w:style>
  <w:style w:type="paragraph" w:styleId="KeinLeerraum">
    <w:name w:val="No Spacing"/>
    <w:uiPriority w:val="1"/>
    <w:qFormat/>
    <w:rsid w:val="00260A8A"/>
    <w:pPr>
      <w:overflowPunct w:val="0"/>
      <w:autoSpaceDE w:val="0"/>
      <w:autoSpaceDN w:val="0"/>
      <w:adjustRightInd w:val="0"/>
      <w:textAlignment w:val="baseline"/>
    </w:pPr>
    <w:rPr>
      <w:rFonts w:ascii="National-Book" w:hAnsi="National-Book"/>
      <w:spacing w:val="12"/>
      <w:sz w:val="19"/>
      <w:szCs w:val="19"/>
      <w:lang w:val="de-CH"/>
    </w:rPr>
  </w:style>
  <w:style w:type="paragraph" w:styleId="Listenabsatz">
    <w:name w:val="List Paragraph"/>
    <w:basedOn w:val="Standard"/>
    <w:uiPriority w:val="34"/>
    <w:qFormat/>
    <w:rsid w:val="00F67BEE"/>
    <w:pPr>
      <w:ind w:left="720"/>
      <w:contextualSpacing/>
    </w:pPr>
  </w:style>
  <w:style w:type="character" w:customStyle="1" w:styleId="HGKFliesstext">
    <w:name w:val="HGK_Fliesstext"/>
    <w:uiPriority w:val="99"/>
    <w:rsid w:val="00886593"/>
  </w:style>
  <w:style w:type="paragraph" w:customStyle="1" w:styleId="04Fliesstext">
    <w:name w:val="04_Fliesstext"/>
    <w:basedOn w:val="Standard"/>
    <w:uiPriority w:val="99"/>
    <w:rsid w:val="00886593"/>
    <w:pPr>
      <w:widowControl w:val="0"/>
      <w:overflowPunct/>
      <w:spacing w:line="240" w:lineRule="atLeast"/>
      <w:textAlignment w:val="center"/>
    </w:pPr>
    <w:rPr>
      <w:rFonts w:ascii="ArialMT" w:eastAsia="Cambria" w:hAnsi="ArialMT" w:cs="ArialMT"/>
      <w:color w:val="000000"/>
      <w:spacing w:val="0"/>
      <w:sz w:val="18"/>
      <w:szCs w:val="18"/>
      <w:lang w:val="de-DE" w:eastAsia="en-US"/>
    </w:rPr>
  </w:style>
  <w:style w:type="paragraph" w:styleId="Kommentartext">
    <w:name w:val="annotation text"/>
    <w:basedOn w:val="Standard"/>
    <w:link w:val="KommentartextZchn"/>
    <w:uiPriority w:val="99"/>
    <w:rsid w:val="00D410C0"/>
    <w:pPr>
      <w:spacing w:line="280" w:lineRule="atLeast"/>
    </w:pPr>
    <w:rPr>
      <w:spacing w:val="12"/>
    </w:rPr>
  </w:style>
  <w:style w:type="character" w:customStyle="1" w:styleId="KommentartextZchn">
    <w:name w:val="Kommentartext Zchn"/>
    <w:basedOn w:val="Absatz-Standardschriftart"/>
    <w:link w:val="Kommentartext"/>
    <w:uiPriority w:val="99"/>
    <w:rsid w:val="00D410C0"/>
    <w:rPr>
      <w:rFonts w:ascii="National-Book" w:hAnsi="National-Book"/>
      <w:spacing w:val="12"/>
      <w:lang w:val="de-CH"/>
    </w:rPr>
  </w:style>
  <w:style w:type="character" w:customStyle="1" w:styleId="Fliesstext95ptlightZchnZchn">
    <w:name w:val="Fliesstext_9.5pt_light Zchn Zchn"/>
    <w:basedOn w:val="Absatz-Standardschriftart"/>
    <w:rsid w:val="00E10C8F"/>
    <w:rPr>
      <w:rFonts w:ascii="HelveticaNeue LT 45 Light" w:hAnsi="HelveticaNeue LT 45 Light"/>
      <w:color w:val="000000"/>
      <w:spacing w:val="12"/>
      <w:sz w:val="19"/>
      <w:szCs w:val="19"/>
      <w:lang w:val="de-CH" w:eastAsia="de-CH" w:bidi="ar-SA"/>
    </w:rPr>
  </w:style>
  <w:style w:type="character" w:styleId="BesuchterLink">
    <w:name w:val="FollowedHyperlink"/>
    <w:basedOn w:val="Absatz-Standardschriftart"/>
    <w:rsid w:val="004C7C57"/>
    <w:rPr>
      <w:color w:val="800080" w:themeColor="followedHyperlink"/>
      <w:u w:val="single"/>
    </w:rPr>
  </w:style>
  <w:style w:type="paragraph" w:customStyle="1" w:styleId="Aufzhlung-">
    <w:name w:val="Aufzählung -"/>
    <w:basedOn w:val="Standard"/>
    <w:qFormat/>
    <w:rsid w:val="007A2573"/>
    <w:pPr>
      <w:numPr>
        <w:numId w:val="7"/>
      </w:numPr>
      <w:tabs>
        <w:tab w:val="left" w:pos="567"/>
      </w:tabs>
      <w:spacing w:line="280" w:lineRule="atLeast"/>
    </w:pPr>
    <w:rPr>
      <w:rFonts w:ascii="Arial" w:hAnsi="Arial"/>
      <w:color w:val="404040"/>
      <w:spacing w:val="12"/>
      <w:sz w:val="19"/>
      <w:szCs w:val="19"/>
    </w:rPr>
  </w:style>
  <w:style w:type="paragraph" w:styleId="Textkrper">
    <w:name w:val="Body Text"/>
    <w:basedOn w:val="Standard"/>
    <w:link w:val="TextkrperZchn"/>
    <w:rsid w:val="006B62FA"/>
    <w:pPr>
      <w:overflowPunct/>
      <w:autoSpaceDE/>
      <w:autoSpaceDN/>
      <w:adjustRightInd/>
      <w:spacing w:after="120"/>
      <w:jc w:val="both"/>
      <w:textAlignment w:val="auto"/>
    </w:pPr>
    <w:rPr>
      <w:rFonts w:ascii="Arial" w:hAnsi="Arial" w:cs="Arial"/>
      <w:spacing w:val="0"/>
      <w:sz w:val="24"/>
      <w:szCs w:val="24"/>
    </w:rPr>
  </w:style>
  <w:style w:type="character" w:customStyle="1" w:styleId="TextkrperZchn">
    <w:name w:val="Textkörper Zchn"/>
    <w:basedOn w:val="Absatz-Standardschriftart"/>
    <w:link w:val="Textkrper"/>
    <w:rsid w:val="006B62FA"/>
    <w:rPr>
      <w:rFonts w:ascii="Arial" w:hAnsi="Arial" w:cs="Arial"/>
      <w:sz w:val="24"/>
      <w:szCs w:val="24"/>
      <w:lang w:val="de-CH"/>
    </w:rPr>
  </w:style>
  <w:style w:type="character" w:styleId="Fett">
    <w:name w:val="Strong"/>
    <w:basedOn w:val="Absatz-Standardschriftart"/>
    <w:qFormat/>
    <w:rsid w:val="00045371"/>
  </w:style>
  <w:style w:type="paragraph" w:customStyle="1" w:styleId="Text">
    <w:name w:val="Text"/>
    <w:link w:val="TextZchn"/>
    <w:rsid w:val="00284F4A"/>
    <w:pPr>
      <w:spacing w:after="120" w:line="260" w:lineRule="exact"/>
      <w:ind w:left="2835" w:hanging="2126"/>
    </w:pPr>
    <w:rPr>
      <w:rFonts w:ascii="Arial" w:hAnsi="Arial"/>
      <w:sz w:val="22"/>
      <w:lang w:val="de-CH"/>
    </w:rPr>
  </w:style>
  <w:style w:type="character" w:customStyle="1" w:styleId="TextZchn">
    <w:name w:val="Text Zchn"/>
    <w:basedOn w:val="Absatz-Standardschriftart"/>
    <w:link w:val="Text"/>
    <w:rsid w:val="00284F4A"/>
    <w:rPr>
      <w:rFonts w:ascii="Arial" w:hAnsi="Arial"/>
      <w:sz w:val="22"/>
      <w:lang w:val="de-CH"/>
    </w:rPr>
  </w:style>
  <w:style w:type="paragraph" w:styleId="Titel">
    <w:name w:val="Title"/>
    <w:basedOn w:val="Standard"/>
    <w:next w:val="Standard"/>
    <w:link w:val="TitelZchn"/>
    <w:qFormat/>
    <w:rsid w:val="00E1448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E1448F"/>
    <w:rPr>
      <w:rFonts w:asciiTheme="majorHAnsi" w:eastAsiaTheme="majorEastAsia" w:hAnsiTheme="majorHAnsi" w:cstheme="majorBidi"/>
      <w:color w:val="17365D" w:themeColor="text2" w:themeShade="BF"/>
      <w:spacing w:val="5"/>
      <w:kern w:val="28"/>
      <w:sz w:val="52"/>
      <w:szCs w:val="52"/>
      <w:lang w:val="de-CH"/>
    </w:rPr>
  </w:style>
  <w:style w:type="paragraph" w:customStyle="1" w:styleId="LauftextohneEinzugTexte">
    <w:name w:val="Lauftext ohne Einzug (Texte)"/>
    <w:basedOn w:val="Standard"/>
    <w:uiPriority w:val="99"/>
    <w:rsid w:val="00C0531C"/>
    <w:pPr>
      <w:overflowPunct/>
      <w:jc w:val="both"/>
      <w:textAlignment w:val="center"/>
    </w:pPr>
    <w:rPr>
      <w:rFonts w:ascii="National Book" w:hAnsi="National Book" w:cs="National Book"/>
      <w:color w:val="000000"/>
      <w:spacing w:val="1"/>
      <w:lang w:val="de-DE"/>
    </w:rPr>
  </w:style>
  <w:style w:type="character" w:styleId="NichtaufgelsteErwhnung">
    <w:name w:val="Unresolved Mention"/>
    <w:basedOn w:val="Absatz-Standardschriftart"/>
    <w:uiPriority w:val="99"/>
    <w:semiHidden/>
    <w:unhideWhenUsed/>
    <w:rsid w:val="00AC68F7"/>
    <w:rPr>
      <w:color w:val="605E5C"/>
      <w:shd w:val="clear" w:color="auto" w:fill="E1DFDD"/>
    </w:rPr>
  </w:style>
  <w:style w:type="character" w:styleId="SchwacherVerweis">
    <w:name w:val="Subtle Reference"/>
    <w:basedOn w:val="IntensiverVerweis"/>
    <w:uiPriority w:val="31"/>
    <w:rsid w:val="00367291"/>
    <w:rPr>
      <w:b w:val="0"/>
      <w:bCs w:val="0"/>
      <w:smallCaps w:val="0"/>
      <w:color w:val="4F81BD" w:themeColor="accent1"/>
      <w:spacing w:val="5"/>
    </w:rPr>
  </w:style>
  <w:style w:type="character" w:styleId="IntensiverVerweis">
    <w:name w:val="Intense Reference"/>
    <w:basedOn w:val="Absatz-Standardschriftart"/>
    <w:uiPriority w:val="32"/>
    <w:qFormat/>
    <w:rsid w:val="00367291"/>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32496">
      <w:bodyDiv w:val="1"/>
      <w:marLeft w:val="0"/>
      <w:marRight w:val="0"/>
      <w:marTop w:val="0"/>
      <w:marBottom w:val="0"/>
      <w:divBdr>
        <w:top w:val="none" w:sz="0" w:space="0" w:color="auto"/>
        <w:left w:val="none" w:sz="0" w:space="0" w:color="auto"/>
        <w:bottom w:val="none" w:sz="0" w:space="0" w:color="auto"/>
        <w:right w:val="none" w:sz="0" w:space="0" w:color="auto"/>
      </w:divBdr>
    </w:div>
    <w:div w:id="388381036">
      <w:bodyDiv w:val="1"/>
      <w:marLeft w:val="0"/>
      <w:marRight w:val="0"/>
      <w:marTop w:val="0"/>
      <w:marBottom w:val="0"/>
      <w:divBdr>
        <w:top w:val="none" w:sz="0" w:space="0" w:color="auto"/>
        <w:left w:val="none" w:sz="0" w:space="0" w:color="auto"/>
        <w:bottom w:val="none" w:sz="0" w:space="0" w:color="auto"/>
        <w:right w:val="none" w:sz="0" w:space="0" w:color="auto"/>
      </w:divBdr>
    </w:div>
    <w:div w:id="407534098">
      <w:bodyDiv w:val="1"/>
      <w:marLeft w:val="0"/>
      <w:marRight w:val="0"/>
      <w:marTop w:val="0"/>
      <w:marBottom w:val="0"/>
      <w:divBdr>
        <w:top w:val="none" w:sz="0" w:space="0" w:color="auto"/>
        <w:left w:val="none" w:sz="0" w:space="0" w:color="auto"/>
        <w:bottom w:val="none" w:sz="0" w:space="0" w:color="auto"/>
        <w:right w:val="none" w:sz="0" w:space="0" w:color="auto"/>
      </w:divBdr>
    </w:div>
    <w:div w:id="560749569">
      <w:bodyDiv w:val="1"/>
      <w:marLeft w:val="0"/>
      <w:marRight w:val="0"/>
      <w:marTop w:val="0"/>
      <w:marBottom w:val="0"/>
      <w:divBdr>
        <w:top w:val="none" w:sz="0" w:space="0" w:color="auto"/>
        <w:left w:val="none" w:sz="0" w:space="0" w:color="auto"/>
        <w:bottom w:val="none" w:sz="0" w:space="0" w:color="auto"/>
        <w:right w:val="none" w:sz="0" w:space="0" w:color="auto"/>
      </w:divBdr>
    </w:div>
    <w:div w:id="648904040">
      <w:bodyDiv w:val="1"/>
      <w:marLeft w:val="0"/>
      <w:marRight w:val="0"/>
      <w:marTop w:val="0"/>
      <w:marBottom w:val="0"/>
      <w:divBdr>
        <w:top w:val="none" w:sz="0" w:space="0" w:color="auto"/>
        <w:left w:val="none" w:sz="0" w:space="0" w:color="auto"/>
        <w:bottom w:val="none" w:sz="0" w:space="0" w:color="auto"/>
        <w:right w:val="none" w:sz="0" w:space="0" w:color="auto"/>
      </w:divBdr>
    </w:div>
    <w:div w:id="794564942">
      <w:bodyDiv w:val="1"/>
      <w:marLeft w:val="0"/>
      <w:marRight w:val="0"/>
      <w:marTop w:val="0"/>
      <w:marBottom w:val="0"/>
      <w:divBdr>
        <w:top w:val="none" w:sz="0" w:space="0" w:color="auto"/>
        <w:left w:val="none" w:sz="0" w:space="0" w:color="auto"/>
        <w:bottom w:val="none" w:sz="0" w:space="0" w:color="auto"/>
        <w:right w:val="none" w:sz="0" w:space="0" w:color="auto"/>
      </w:divBdr>
    </w:div>
    <w:div w:id="800685124">
      <w:bodyDiv w:val="1"/>
      <w:marLeft w:val="0"/>
      <w:marRight w:val="0"/>
      <w:marTop w:val="0"/>
      <w:marBottom w:val="0"/>
      <w:divBdr>
        <w:top w:val="none" w:sz="0" w:space="0" w:color="auto"/>
        <w:left w:val="none" w:sz="0" w:space="0" w:color="auto"/>
        <w:bottom w:val="none" w:sz="0" w:space="0" w:color="auto"/>
        <w:right w:val="none" w:sz="0" w:space="0" w:color="auto"/>
      </w:divBdr>
    </w:div>
    <w:div w:id="975643047">
      <w:bodyDiv w:val="1"/>
      <w:marLeft w:val="0"/>
      <w:marRight w:val="0"/>
      <w:marTop w:val="0"/>
      <w:marBottom w:val="0"/>
      <w:divBdr>
        <w:top w:val="none" w:sz="0" w:space="0" w:color="auto"/>
        <w:left w:val="none" w:sz="0" w:space="0" w:color="auto"/>
        <w:bottom w:val="none" w:sz="0" w:space="0" w:color="auto"/>
        <w:right w:val="none" w:sz="0" w:space="0" w:color="auto"/>
      </w:divBdr>
    </w:div>
    <w:div w:id="1047220088">
      <w:bodyDiv w:val="1"/>
      <w:marLeft w:val="0"/>
      <w:marRight w:val="0"/>
      <w:marTop w:val="0"/>
      <w:marBottom w:val="0"/>
      <w:divBdr>
        <w:top w:val="none" w:sz="0" w:space="0" w:color="auto"/>
        <w:left w:val="none" w:sz="0" w:space="0" w:color="auto"/>
        <w:bottom w:val="none" w:sz="0" w:space="0" w:color="auto"/>
        <w:right w:val="none" w:sz="0" w:space="0" w:color="auto"/>
      </w:divBdr>
    </w:div>
    <w:div w:id="1124159821">
      <w:bodyDiv w:val="1"/>
      <w:marLeft w:val="0"/>
      <w:marRight w:val="0"/>
      <w:marTop w:val="0"/>
      <w:marBottom w:val="0"/>
      <w:divBdr>
        <w:top w:val="none" w:sz="0" w:space="0" w:color="auto"/>
        <w:left w:val="none" w:sz="0" w:space="0" w:color="auto"/>
        <w:bottom w:val="none" w:sz="0" w:space="0" w:color="auto"/>
        <w:right w:val="none" w:sz="0" w:space="0" w:color="auto"/>
      </w:divBdr>
    </w:div>
    <w:div w:id="1162308385">
      <w:bodyDiv w:val="1"/>
      <w:marLeft w:val="0"/>
      <w:marRight w:val="0"/>
      <w:marTop w:val="0"/>
      <w:marBottom w:val="0"/>
      <w:divBdr>
        <w:top w:val="none" w:sz="0" w:space="0" w:color="auto"/>
        <w:left w:val="none" w:sz="0" w:space="0" w:color="auto"/>
        <w:bottom w:val="none" w:sz="0" w:space="0" w:color="auto"/>
        <w:right w:val="none" w:sz="0" w:space="0" w:color="auto"/>
      </w:divBdr>
    </w:div>
    <w:div w:id="1221137281">
      <w:bodyDiv w:val="1"/>
      <w:marLeft w:val="0"/>
      <w:marRight w:val="0"/>
      <w:marTop w:val="0"/>
      <w:marBottom w:val="0"/>
      <w:divBdr>
        <w:top w:val="none" w:sz="0" w:space="0" w:color="auto"/>
        <w:left w:val="none" w:sz="0" w:space="0" w:color="auto"/>
        <w:bottom w:val="none" w:sz="0" w:space="0" w:color="auto"/>
        <w:right w:val="none" w:sz="0" w:space="0" w:color="auto"/>
      </w:divBdr>
    </w:div>
    <w:div w:id="1431050830">
      <w:bodyDiv w:val="1"/>
      <w:marLeft w:val="0"/>
      <w:marRight w:val="0"/>
      <w:marTop w:val="0"/>
      <w:marBottom w:val="0"/>
      <w:divBdr>
        <w:top w:val="none" w:sz="0" w:space="0" w:color="auto"/>
        <w:left w:val="none" w:sz="0" w:space="0" w:color="auto"/>
        <w:bottom w:val="none" w:sz="0" w:space="0" w:color="auto"/>
        <w:right w:val="none" w:sz="0" w:space="0" w:color="auto"/>
      </w:divBdr>
    </w:div>
    <w:div w:id="1486048058">
      <w:bodyDiv w:val="1"/>
      <w:marLeft w:val="0"/>
      <w:marRight w:val="0"/>
      <w:marTop w:val="0"/>
      <w:marBottom w:val="0"/>
      <w:divBdr>
        <w:top w:val="none" w:sz="0" w:space="0" w:color="auto"/>
        <w:left w:val="none" w:sz="0" w:space="0" w:color="auto"/>
        <w:bottom w:val="none" w:sz="0" w:space="0" w:color="auto"/>
        <w:right w:val="none" w:sz="0" w:space="0" w:color="auto"/>
      </w:divBdr>
      <w:divsChild>
        <w:div w:id="87916735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363584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V:\HBD_CD_Vorlagen\AHB\PET_E+GT\Wettbewerbsprogramm_HelveticaNeueLT.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671C4-31BF-C848-970B-73C08208B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V:\HBD_CD_Vorlagen\AHB\PET_E+GT\Wettbewerbsprogramm_HelveticaNeueLT.dot</Template>
  <TotalTime>0</TotalTime>
  <Pages>1</Pages>
  <Words>200</Words>
  <Characters>1267</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Wettbewerbsprogramm 2007_National.dot</vt:lpstr>
    </vt:vector>
  </TitlesOfParts>
  <Manager>Brita Bökenkamp</Manager>
  <Company>planzeit</Company>
  <LinksUpToDate>false</LinksUpToDate>
  <CharactersWithSpaces>1465</CharactersWithSpaces>
  <SharedDoc>false</SharedDoc>
  <HyperlinkBase/>
  <HLinks>
    <vt:vector size="30" baseType="variant">
      <vt:variant>
        <vt:i4>786553</vt:i4>
      </vt:variant>
      <vt:variant>
        <vt:i4>81</vt:i4>
      </vt:variant>
      <vt:variant>
        <vt:i4>0</vt:i4>
      </vt:variant>
      <vt:variant>
        <vt:i4>5</vt:i4>
      </vt:variant>
      <vt:variant>
        <vt:lpwstr>mailto:britta.boekenkamp@planzeit.ch</vt:lpwstr>
      </vt:variant>
      <vt:variant>
        <vt:lpwstr/>
      </vt:variant>
      <vt:variant>
        <vt:i4>5111892</vt:i4>
      </vt:variant>
      <vt:variant>
        <vt:i4>15613</vt:i4>
      </vt:variant>
      <vt:variant>
        <vt:i4>1025</vt:i4>
      </vt:variant>
      <vt:variant>
        <vt:i4>1</vt:i4>
      </vt:variant>
      <vt:variant>
        <vt:lpwstr>logo_kunstkrdit basel</vt:lpwstr>
      </vt:variant>
      <vt:variant>
        <vt:lpwstr/>
      </vt:variant>
      <vt:variant>
        <vt:i4>3866650</vt:i4>
      </vt:variant>
      <vt:variant>
        <vt:i4>15615</vt:i4>
      </vt:variant>
      <vt:variant>
        <vt:i4>1026</vt:i4>
      </vt:variant>
      <vt:variant>
        <vt:i4>1</vt:i4>
      </vt:variant>
      <vt:variant>
        <vt:lpwstr>Bildschirmfoto 2011-03-01 um 17</vt:lpwstr>
      </vt:variant>
      <vt:variant>
        <vt:lpwstr/>
      </vt:variant>
      <vt:variant>
        <vt:i4>852088</vt:i4>
      </vt:variant>
      <vt:variant>
        <vt:i4>15621</vt:i4>
      </vt:variant>
      <vt:variant>
        <vt:i4>1027</vt:i4>
      </vt:variant>
      <vt:variant>
        <vt:i4>1</vt:i4>
      </vt:variant>
      <vt:variant>
        <vt:lpwstr>planzeit_Pantone_8021</vt:lpwstr>
      </vt:variant>
      <vt:variant>
        <vt:lpwstr/>
      </vt:variant>
      <vt:variant>
        <vt:i4>7143479</vt:i4>
      </vt:variant>
      <vt:variant>
        <vt:i4>-1</vt:i4>
      </vt:variant>
      <vt:variant>
        <vt:i4>1040</vt:i4>
      </vt:variant>
      <vt:variant>
        <vt:i4>1</vt:i4>
      </vt:variant>
      <vt:variant>
        <vt:lpwstr>Schwarzplan + Umgebung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Wettbewerbsprogramm 2007_National.dot</dc:title>
  <dc:subject/>
  <dc:creator>Britta Bökenkamp</dc:creator>
  <cp:keywords>Aprol 2011</cp:keywords>
  <dc:description/>
  <cp:lastModifiedBy>Microsoft Office User</cp:lastModifiedBy>
  <cp:revision>3</cp:revision>
  <cp:lastPrinted>2020-04-14T17:13:00Z</cp:lastPrinted>
  <dcterms:created xsi:type="dcterms:W3CDTF">2020-04-28T15:25:00Z</dcterms:created>
  <dcterms:modified xsi:type="dcterms:W3CDTF">2020-04-28T15:27:00Z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